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                                               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ПОЖИРАТЕЛИ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Барин! Петр Семенович! - голос за дверью был елейный до отвращ</w:t>
      </w:r>
      <w:r w:rsidRPr="00B42506">
        <w:rPr>
          <w:rFonts w:ascii="Times New Roman" w:hAnsi="Times New Roman"/>
          <w:sz w:val="28"/>
          <w:szCs w:val="28"/>
        </w:rPr>
        <w:t>е</w:t>
      </w:r>
      <w:r w:rsidRPr="00B42506">
        <w:rPr>
          <w:rFonts w:ascii="Times New Roman" w:hAnsi="Times New Roman"/>
          <w:sz w:val="28"/>
          <w:szCs w:val="28"/>
        </w:rPr>
        <w:t>ния, и Петр Семенович Криволесов поморщился. Ничего эти бездельники без него сделать не могут! Намедни приказал погреба расширить, так ничего с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 xml:space="preserve">образить не могут, все им покажи, да мордой сунь. Дурачье немытое! Может, вам инженера подать?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Чего тебе? - сердито крикнул он.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Петр Семенович, - раздалось из-за двери, - Мишка пришел, говорит, срочное дело имеет. Пущать?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Что за дело? - барин потянулся на кровати и сел, спустив ноги в те</w:t>
      </w:r>
      <w:r w:rsidRPr="00B42506">
        <w:rPr>
          <w:rFonts w:ascii="Times New Roman" w:hAnsi="Times New Roman"/>
          <w:sz w:val="28"/>
          <w:szCs w:val="28"/>
        </w:rPr>
        <w:t>п</w:t>
      </w:r>
      <w:r w:rsidRPr="00B42506">
        <w:rPr>
          <w:rFonts w:ascii="Times New Roman" w:hAnsi="Times New Roman"/>
          <w:sz w:val="28"/>
          <w:szCs w:val="28"/>
        </w:rPr>
        <w:t>лые домашние тапочки.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Говорит, нашел что-то в подвале.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Что нашел?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Я спрашивал - не говорит.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Черт. Шельма. Ну, зови! - он встал, накинул турецкий халат и двину</w:t>
      </w:r>
      <w:r w:rsidRPr="00B42506">
        <w:rPr>
          <w:rFonts w:ascii="Times New Roman" w:hAnsi="Times New Roman"/>
          <w:sz w:val="28"/>
          <w:szCs w:val="28"/>
        </w:rPr>
        <w:t>л</w:t>
      </w:r>
      <w:r w:rsidRPr="00B42506">
        <w:rPr>
          <w:rFonts w:ascii="Times New Roman" w:hAnsi="Times New Roman"/>
          <w:sz w:val="28"/>
          <w:szCs w:val="28"/>
        </w:rPr>
        <w:t xml:space="preserve">ся к дверям.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Два дня тому Петр Семенович приказал Мишке расширить подвал в усадьбе. Мишка был мужик головастый, мог сделать все: дрожки починить, камин поправить, крыльцо обновить. Все умел. И дочка у него была скла</w:t>
      </w:r>
      <w:r w:rsidRPr="00B42506">
        <w:rPr>
          <w:rFonts w:ascii="Times New Roman" w:hAnsi="Times New Roman"/>
          <w:sz w:val="28"/>
          <w:szCs w:val="28"/>
        </w:rPr>
        <w:t>д</w:t>
      </w:r>
      <w:r w:rsidRPr="00B42506">
        <w:rPr>
          <w:rFonts w:ascii="Times New Roman" w:hAnsi="Times New Roman"/>
          <w:sz w:val="28"/>
          <w:szCs w:val="28"/>
        </w:rPr>
        <w:t xml:space="preserve">ная: щечки розовые, губки пухленькие, грудки крепенькие...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Марфа. Марфушенька-душенька.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Жены у Петра Семеновича не было, да он и не хотел жениться. Зачем? Тратить на жену деньги, которых и на себя не хватает? А покладистых баб в округе немало. Как там сказал латинский поэт: "Люби не то, что хочется л</w:t>
      </w:r>
      <w:r w:rsidRPr="00B42506">
        <w:rPr>
          <w:rFonts w:ascii="Times New Roman" w:hAnsi="Times New Roman"/>
          <w:sz w:val="28"/>
          <w:szCs w:val="28"/>
        </w:rPr>
        <w:t>ю</w:t>
      </w:r>
      <w:r w:rsidRPr="00B42506">
        <w:rPr>
          <w:rFonts w:ascii="Times New Roman" w:hAnsi="Times New Roman"/>
          <w:sz w:val="28"/>
          <w:szCs w:val="28"/>
        </w:rPr>
        <w:t>бить, а то, что можешь, то, чем обладаешь..." Истинно так! Петр Семенович любил читать философские книги. И любил охоту. В гостиной у камина л</w:t>
      </w:r>
      <w:r w:rsidRPr="00B42506">
        <w:rPr>
          <w:rFonts w:ascii="Times New Roman" w:hAnsi="Times New Roman"/>
          <w:sz w:val="28"/>
          <w:szCs w:val="28"/>
        </w:rPr>
        <w:t>е</w:t>
      </w:r>
      <w:r w:rsidRPr="00B42506">
        <w:rPr>
          <w:rFonts w:ascii="Times New Roman" w:hAnsi="Times New Roman"/>
          <w:sz w:val="28"/>
          <w:szCs w:val="28"/>
        </w:rPr>
        <w:t>жали несколько медвежьих шкур, а из собственноручно подстреленных пят</w:t>
      </w:r>
      <w:r w:rsidRPr="00B42506">
        <w:rPr>
          <w:rFonts w:ascii="Times New Roman" w:hAnsi="Times New Roman"/>
          <w:sz w:val="28"/>
          <w:szCs w:val="28"/>
        </w:rPr>
        <w:t>е</w:t>
      </w:r>
      <w:r w:rsidRPr="00B42506">
        <w:rPr>
          <w:rFonts w:ascii="Times New Roman" w:hAnsi="Times New Roman"/>
          <w:sz w:val="28"/>
          <w:szCs w:val="28"/>
        </w:rPr>
        <w:t xml:space="preserve">рых волков он приказал изготовить шубу и, </w:t>
      </w:r>
      <w:r w:rsidRPr="002F43D1">
        <w:rPr>
          <w:rFonts w:ascii="Times New Roman" w:hAnsi="Times New Roman"/>
          <w:sz w:val="28"/>
          <w:szCs w:val="28"/>
          <w:highlight w:val="yellow"/>
        </w:rPr>
        <w:t>одевая</w:t>
      </w:r>
      <w:r>
        <w:rPr>
          <w:rFonts w:ascii="Times New Roman" w:hAnsi="Times New Roman"/>
          <w:sz w:val="28"/>
          <w:szCs w:val="28"/>
        </w:rPr>
        <w:t xml:space="preserve"> (</w:t>
      </w:r>
      <w:r w:rsidRPr="002F43D1">
        <w:rPr>
          <w:rFonts w:ascii="Times New Roman" w:hAnsi="Times New Roman"/>
          <w:b/>
          <w:sz w:val="28"/>
          <w:szCs w:val="28"/>
        </w:rPr>
        <w:t>НАдевая</w:t>
      </w:r>
      <w:r>
        <w:rPr>
          <w:rFonts w:ascii="Times New Roman" w:hAnsi="Times New Roman"/>
          <w:sz w:val="28"/>
          <w:szCs w:val="28"/>
        </w:rPr>
        <w:t>)</w:t>
      </w:r>
      <w:r w:rsidRPr="00B42506">
        <w:rPr>
          <w:rFonts w:ascii="Times New Roman" w:hAnsi="Times New Roman"/>
          <w:sz w:val="28"/>
          <w:szCs w:val="28"/>
        </w:rPr>
        <w:t xml:space="preserve"> ее, расправлял плечи, чувствуя себя героем древнегерманского эпоса. Но охота приелась, первый страх перед диким зверем прошел. Хотелось чего-то острого и опа</w:t>
      </w:r>
      <w:r w:rsidRPr="00B42506">
        <w:rPr>
          <w:rFonts w:ascii="Times New Roman" w:hAnsi="Times New Roman"/>
          <w:sz w:val="28"/>
          <w:szCs w:val="28"/>
        </w:rPr>
        <w:t>с</w:t>
      </w:r>
      <w:r w:rsidRPr="00B42506">
        <w:rPr>
          <w:rFonts w:ascii="Times New Roman" w:hAnsi="Times New Roman"/>
          <w:sz w:val="28"/>
          <w:szCs w:val="28"/>
        </w:rPr>
        <w:t xml:space="preserve">ного.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Одиннадцать лет назад Петр Семенович стрелялся с другом. Поссор</w:t>
      </w:r>
      <w:r w:rsidRPr="00B42506">
        <w:rPr>
          <w:rFonts w:ascii="Times New Roman" w:hAnsi="Times New Roman"/>
          <w:sz w:val="28"/>
          <w:szCs w:val="28"/>
        </w:rPr>
        <w:t>и</w:t>
      </w:r>
      <w:r w:rsidRPr="00B42506">
        <w:rPr>
          <w:rFonts w:ascii="Times New Roman" w:hAnsi="Times New Roman"/>
          <w:sz w:val="28"/>
          <w:szCs w:val="28"/>
        </w:rPr>
        <w:t>лись из-за ерунды. Ему повезло: пуля лишь оцарапала кожу на ребрах. А Криволесов не промахнулся. С тех пор помещик не заводил друзей, огран</w:t>
      </w:r>
      <w:r w:rsidRPr="00B42506">
        <w:rPr>
          <w:rFonts w:ascii="Times New Roman" w:hAnsi="Times New Roman"/>
          <w:sz w:val="28"/>
          <w:szCs w:val="28"/>
        </w:rPr>
        <w:t>и</w:t>
      </w:r>
      <w:r w:rsidRPr="00B42506">
        <w:rPr>
          <w:rFonts w:ascii="Times New Roman" w:hAnsi="Times New Roman"/>
          <w:sz w:val="28"/>
          <w:szCs w:val="28"/>
        </w:rPr>
        <w:t xml:space="preserve">чиваясь необходимыми знакомствами вроде местного урядника и земского врача.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Барин? - Мишка держал голову низко. Глаза исподлобья блестели дерзко, и барин догадывался: стоит обидеть Марфушку, и этот детина с кул</w:t>
      </w:r>
      <w:r w:rsidRPr="00B42506">
        <w:rPr>
          <w:rFonts w:ascii="Times New Roman" w:hAnsi="Times New Roman"/>
          <w:sz w:val="28"/>
          <w:szCs w:val="28"/>
        </w:rPr>
        <w:t>а</w:t>
      </w:r>
      <w:r w:rsidRPr="00B42506">
        <w:rPr>
          <w:rFonts w:ascii="Times New Roman" w:hAnsi="Times New Roman"/>
          <w:sz w:val="28"/>
          <w:szCs w:val="28"/>
        </w:rPr>
        <w:t>ками что твой арбуз заберется ночью в спальню и прирежет. Из таких Стен</w:t>
      </w:r>
      <w:r w:rsidRPr="00B42506">
        <w:rPr>
          <w:rFonts w:ascii="Times New Roman" w:hAnsi="Times New Roman"/>
          <w:sz w:val="28"/>
          <w:szCs w:val="28"/>
        </w:rPr>
        <w:t>ь</w:t>
      </w:r>
      <w:r w:rsidRPr="00B42506">
        <w:rPr>
          <w:rFonts w:ascii="Times New Roman" w:hAnsi="Times New Roman"/>
          <w:sz w:val="28"/>
          <w:szCs w:val="28"/>
        </w:rPr>
        <w:t>ка Разин набирал свое войско. Эта мысль пугала и возбуждала Петра Сем</w:t>
      </w:r>
      <w:r w:rsidRPr="00B42506">
        <w:rPr>
          <w:rFonts w:ascii="Times New Roman" w:hAnsi="Times New Roman"/>
          <w:sz w:val="28"/>
          <w:szCs w:val="28"/>
        </w:rPr>
        <w:t>е</w:t>
      </w:r>
      <w:r w:rsidRPr="00B42506">
        <w:rPr>
          <w:rFonts w:ascii="Times New Roman" w:hAnsi="Times New Roman"/>
          <w:sz w:val="28"/>
          <w:szCs w:val="28"/>
        </w:rPr>
        <w:t>новича. Интересно, прирежет или нет?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Чего тебе?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Я ход откопал.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Какой такой ход?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В подвале вашем. Копаю, значит, и смотрю - дыра. Ход, то есть, - Мишка заметно оживился, видно, обнаруженное весьма захватило его. - Вот, думаю, барин, может, там клад какой закопан?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Какой там клад? - протянул Петр Семенович. - Ладно, подожди у крыльца, сейчас спущусь и посмотрю. И не трогай там ничего, понял?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Как не понять, барин?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Тогда иди.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Никитич, старый лакей, помог Петру Семеновичу одеться. Мишка ждал у крыльца.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Никитич, ты мне не нужен. Ступай, - лакей молча поклонился, бле</w:t>
      </w:r>
      <w:r w:rsidRPr="00B42506">
        <w:rPr>
          <w:rFonts w:ascii="Times New Roman" w:hAnsi="Times New Roman"/>
          <w:sz w:val="28"/>
          <w:szCs w:val="28"/>
        </w:rPr>
        <w:t>с</w:t>
      </w:r>
      <w:r w:rsidRPr="00B42506">
        <w:rPr>
          <w:rFonts w:ascii="Times New Roman" w:hAnsi="Times New Roman"/>
          <w:sz w:val="28"/>
          <w:szCs w:val="28"/>
        </w:rPr>
        <w:t>нув на солнце лысиной, и исчез. Он умел быть незаметным.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Барин спустился в подвал. Мишка взял фонарь, стоящий на бочке с с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>леньями, и пошел вперед.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Вот здесь, барин, - Мишка прошел мимо нарытой кучи земли и осв</w:t>
      </w:r>
      <w:r w:rsidRPr="00B42506">
        <w:rPr>
          <w:rFonts w:ascii="Times New Roman" w:hAnsi="Times New Roman"/>
          <w:sz w:val="28"/>
          <w:szCs w:val="28"/>
        </w:rPr>
        <w:t>е</w:t>
      </w:r>
      <w:r w:rsidRPr="00B42506">
        <w:rPr>
          <w:rFonts w:ascii="Times New Roman" w:hAnsi="Times New Roman"/>
          <w:sz w:val="28"/>
          <w:szCs w:val="28"/>
        </w:rPr>
        <w:t xml:space="preserve">тил внушительную дыру в стене. Рядом лежала кирпичи от прежней кладки, кирка и лопата.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Петр Семенович подошел ближе. Из дыры тянуло холодом, и чуялся непонятный запах.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Ты... не заглядывал внутрь?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Нет, барин. Сразу вас позвал.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Правильно сделал. Ну, бери кирку и расширяй проход. Посмотрим, что там.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 xml:space="preserve">Пока Мишка сильными ударами вгрызался в стену, Петр Семенович ждал, разглядывая старый погреб. Усадьба была древней, много поколений Криволесовых рождались и умирали здесь...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Наконец, проход был расширен настолько, что в него можно было во</w:t>
      </w:r>
      <w:r w:rsidRPr="00B42506">
        <w:rPr>
          <w:rFonts w:ascii="Times New Roman" w:hAnsi="Times New Roman"/>
          <w:sz w:val="28"/>
          <w:szCs w:val="28"/>
        </w:rPr>
        <w:t>й</w:t>
      </w:r>
      <w:r w:rsidRPr="00B42506">
        <w:rPr>
          <w:rFonts w:ascii="Times New Roman" w:hAnsi="Times New Roman"/>
          <w:sz w:val="28"/>
          <w:szCs w:val="28"/>
        </w:rPr>
        <w:t>ти, особо не нагибаясь.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Держи лампу, - сказал барин, - подавая ее Мишке. - Иди, я за тобой.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Ход был древним. С земляного потолка свисали мохнатые корни и ст</w:t>
      </w:r>
      <w:r w:rsidRPr="00B42506">
        <w:rPr>
          <w:rFonts w:ascii="Times New Roman" w:hAnsi="Times New Roman"/>
          <w:sz w:val="28"/>
          <w:szCs w:val="28"/>
        </w:rPr>
        <w:t>а</w:t>
      </w:r>
      <w:r w:rsidRPr="00B42506">
        <w:rPr>
          <w:rFonts w:ascii="Times New Roman" w:hAnsi="Times New Roman"/>
          <w:sz w:val="28"/>
          <w:szCs w:val="28"/>
        </w:rPr>
        <w:t xml:space="preserve">рая паутина, на стенах виднелись потеки влаги. Мишка пробирался вперед, отодвигая корни руками, а ход все не кончался, уводя в сторону от усадьбы и забираясь глубже под землю. Если Петр Семенович не ошибался, они шли в сторону старого кладбища.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Боязно, барин, - проронил Михаил, - далеко забрались. Назад бы надо.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Ты что, струсил? Не бойся, у меня пистолет есть, - соврал Петр Сем</w:t>
      </w:r>
      <w:r w:rsidRPr="00B42506">
        <w:rPr>
          <w:rFonts w:ascii="Times New Roman" w:hAnsi="Times New Roman"/>
          <w:sz w:val="28"/>
          <w:szCs w:val="28"/>
        </w:rPr>
        <w:t>е</w:t>
      </w:r>
      <w:r w:rsidRPr="00B42506">
        <w:rPr>
          <w:rFonts w:ascii="Times New Roman" w:hAnsi="Times New Roman"/>
          <w:sz w:val="28"/>
          <w:szCs w:val="28"/>
        </w:rPr>
        <w:t>нович. - Свети.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 xml:space="preserve">Мишка остановился.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Здесь большая комната, - сказал он. - Стен не видно. Что-то хрустит.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Он нагнулся, освещая пол. В неровном свете желтого пламени Петр Семенович увидел кости, густо устилавшие пол подземелья.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Господи! - закрестился Мишка. - Уходить надо, барин! Нечистое м</w:t>
      </w:r>
      <w:r w:rsidRPr="00B42506">
        <w:rPr>
          <w:rFonts w:ascii="Times New Roman" w:hAnsi="Times New Roman"/>
          <w:sz w:val="28"/>
          <w:szCs w:val="28"/>
        </w:rPr>
        <w:t>е</w:t>
      </w:r>
      <w:r w:rsidRPr="00B42506">
        <w:rPr>
          <w:rFonts w:ascii="Times New Roman" w:hAnsi="Times New Roman"/>
          <w:sz w:val="28"/>
          <w:szCs w:val="28"/>
        </w:rPr>
        <w:t>сто здесь, проклятое!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Да ты никак струсил, Михаил? - снисходительно спросил Петр Сем</w:t>
      </w:r>
      <w:r w:rsidRPr="00B42506">
        <w:rPr>
          <w:rFonts w:ascii="Times New Roman" w:hAnsi="Times New Roman"/>
          <w:sz w:val="28"/>
          <w:szCs w:val="28"/>
        </w:rPr>
        <w:t>е</w:t>
      </w:r>
      <w:r w:rsidRPr="00B42506">
        <w:rPr>
          <w:rFonts w:ascii="Times New Roman" w:hAnsi="Times New Roman"/>
          <w:sz w:val="28"/>
          <w:szCs w:val="28"/>
        </w:rPr>
        <w:t>нович. Ему тоже было не по себе, но он-то образованный человек, и, в отл</w:t>
      </w:r>
      <w:r w:rsidRPr="00B42506">
        <w:rPr>
          <w:rFonts w:ascii="Times New Roman" w:hAnsi="Times New Roman"/>
          <w:sz w:val="28"/>
          <w:szCs w:val="28"/>
        </w:rPr>
        <w:t>и</w:t>
      </w:r>
      <w:r w:rsidRPr="00B42506">
        <w:rPr>
          <w:rFonts w:ascii="Times New Roman" w:hAnsi="Times New Roman"/>
          <w:sz w:val="28"/>
          <w:szCs w:val="28"/>
        </w:rPr>
        <w:t xml:space="preserve">чие от крепостных, в предрассудки не верит. Да кто здесь может быть? Звери, что ли? Ни волки, ни медведи под землей жить не будут, чего еще бояться? Костей?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Шагай вперед, я приказываю!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Мужик нехотя подчинился. Барин заметил, что губы Мишки шевеля</w:t>
      </w:r>
      <w:r w:rsidRPr="00B42506">
        <w:rPr>
          <w:rFonts w:ascii="Times New Roman" w:hAnsi="Times New Roman"/>
          <w:sz w:val="28"/>
          <w:szCs w:val="28"/>
        </w:rPr>
        <w:t>т</w:t>
      </w:r>
      <w:r w:rsidRPr="00B42506">
        <w:rPr>
          <w:rFonts w:ascii="Times New Roman" w:hAnsi="Times New Roman"/>
          <w:sz w:val="28"/>
          <w:szCs w:val="28"/>
        </w:rPr>
        <w:t>ся, бормоча молитву.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Они вошли в еще одну комнату, вернее сказать, залу, потому как стены ее широко расходились в стороны, открывая глазу необычайный размер п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>мещения. Мишка вновь встал, как вкопанный.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Барин, гляди, блестит что-то!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Петр Семенович всмотрелся: на костях лежало ожерелье, тускло све</w:t>
      </w:r>
      <w:r w:rsidRPr="00B42506">
        <w:rPr>
          <w:rFonts w:ascii="Times New Roman" w:hAnsi="Times New Roman"/>
          <w:sz w:val="28"/>
          <w:szCs w:val="28"/>
        </w:rPr>
        <w:t>р</w:t>
      </w:r>
      <w:r w:rsidRPr="00B42506">
        <w:rPr>
          <w:rFonts w:ascii="Times New Roman" w:hAnsi="Times New Roman"/>
          <w:sz w:val="28"/>
          <w:szCs w:val="28"/>
        </w:rPr>
        <w:t>кая темно-зелеными камнями. Неужто и впрямь - клад?! Вот удача! Чувство тревоги не оставляло Криволесова, но ему было плевать. В тот момент он чувствовал себя кем-то вроде отчаянно смелых расхитителей гробниц Еги</w:t>
      </w:r>
      <w:r w:rsidRPr="00B42506">
        <w:rPr>
          <w:rFonts w:ascii="Times New Roman" w:hAnsi="Times New Roman"/>
          <w:sz w:val="28"/>
          <w:szCs w:val="28"/>
        </w:rPr>
        <w:t>п</w:t>
      </w:r>
      <w:r w:rsidRPr="00B42506">
        <w:rPr>
          <w:rFonts w:ascii="Times New Roman" w:hAnsi="Times New Roman"/>
          <w:sz w:val="28"/>
          <w:szCs w:val="28"/>
        </w:rPr>
        <w:t>та, о которых когда-то читал.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Подними! - скомандовал он Мишке. Тот шагнул вперед, нагнулся, и в тот же миг провалился, чудом уцепившись за край земляного пола. Лампа, упавшая рядом, осветила перекошенное от ужаса лицо крепостного.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Петр Семенович! Барин! Помогите! Дайте руку! Погибаю! - кричал Мишка, сползающими пальцами цепляясь за край ямы.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Погоди! Погоди, - забормотал Криволесов. Приближаться к яме опа</w:t>
      </w:r>
      <w:r w:rsidRPr="00B42506">
        <w:rPr>
          <w:rFonts w:ascii="Times New Roman" w:hAnsi="Times New Roman"/>
          <w:sz w:val="28"/>
          <w:szCs w:val="28"/>
        </w:rPr>
        <w:t>с</w:t>
      </w:r>
      <w:r w:rsidRPr="00B42506">
        <w:rPr>
          <w:rFonts w:ascii="Times New Roman" w:hAnsi="Times New Roman"/>
          <w:sz w:val="28"/>
          <w:szCs w:val="28"/>
        </w:rPr>
        <w:t xml:space="preserve">но - а ну как провалишься следом? - Я позову людей. Я сейчас!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Он осторожно протянул руку и подхватил лампу, отшатнувшись от п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>пытавшегося схватить его за рукав Мишки, и побежал к выходу. Вослед н</w:t>
      </w:r>
      <w:r w:rsidRPr="00B42506">
        <w:rPr>
          <w:rFonts w:ascii="Times New Roman" w:hAnsi="Times New Roman"/>
          <w:sz w:val="28"/>
          <w:szCs w:val="28"/>
        </w:rPr>
        <w:t>е</w:t>
      </w:r>
      <w:r w:rsidRPr="00B42506">
        <w:rPr>
          <w:rFonts w:ascii="Times New Roman" w:hAnsi="Times New Roman"/>
          <w:sz w:val="28"/>
          <w:szCs w:val="28"/>
        </w:rPr>
        <w:t>слись затухающие крики: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Барин! Не бросай меня здесь, бари-и-ин! - крик оборвался, а когда Петр Семенович подбегал к погребу, до ушей донесся нечеловеческий вопль. Так не кричат, боясь темноты. Так кричат люди, которые... которых...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Криволесов невольно перекрестился, резво поднялся по лестнице и вышел из подвала, щурясь на солнечный свет. Во дворе было все, как всегда: куда-то сновали кухонные девки, кучер возился с подпругами, где-то гогот</w:t>
      </w:r>
      <w:r w:rsidRPr="00B42506">
        <w:rPr>
          <w:rFonts w:ascii="Times New Roman" w:hAnsi="Times New Roman"/>
          <w:sz w:val="28"/>
          <w:szCs w:val="28"/>
        </w:rPr>
        <w:t>а</w:t>
      </w:r>
      <w:r w:rsidRPr="00B42506">
        <w:rPr>
          <w:rFonts w:ascii="Times New Roman" w:hAnsi="Times New Roman"/>
          <w:sz w:val="28"/>
          <w:szCs w:val="28"/>
        </w:rPr>
        <w:t>ли гуси и пахло свежескошенным сеном. Будто ничего и не случилось.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Стараясь сохранять невозмутимый вид, Петр Семенович проследовал в кабинет, взял из шкатулки ключ и отпер ящик стола. В ящике лежал пист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>лет. Тот самый. Заряженный. Криволесов помнил, как зарядил его на сл</w:t>
      </w:r>
      <w:r w:rsidRPr="00B42506">
        <w:rPr>
          <w:rFonts w:ascii="Times New Roman" w:hAnsi="Times New Roman"/>
          <w:sz w:val="28"/>
          <w:szCs w:val="28"/>
        </w:rPr>
        <w:t>е</w:t>
      </w:r>
      <w:r w:rsidRPr="00B42506">
        <w:rPr>
          <w:rFonts w:ascii="Times New Roman" w:hAnsi="Times New Roman"/>
          <w:sz w:val="28"/>
          <w:szCs w:val="28"/>
        </w:rPr>
        <w:t>дующий день после дуэли. Хотел застрелиться. Потом отложил до худших времен. Петр Семенович взял оружие и засунул за пояс так, чтобы наружу торчала лишь граненая деревянная рукоять.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Семен! - позвал он кучера. Тот немедля подошел. - Пойдешь со мной, Семен. Нет, погоди, скажи Никитичу, путь принесет лампу! Да живее!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Слушаюсь, барин! - кучер припустил в дом, потом выскочил и заб</w:t>
      </w:r>
      <w:r w:rsidRPr="00B42506">
        <w:rPr>
          <w:rFonts w:ascii="Times New Roman" w:hAnsi="Times New Roman"/>
          <w:sz w:val="28"/>
          <w:szCs w:val="28"/>
        </w:rPr>
        <w:t>е</w:t>
      </w:r>
      <w:r w:rsidRPr="00B42506">
        <w:rPr>
          <w:rFonts w:ascii="Times New Roman" w:hAnsi="Times New Roman"/>
          <w:sz w:val="28"/>
          <w:szCs w:val="28"/>
        </w:rPr>
        <w:t>жал в пристройки. Оттуда послышались крики и брань. Через минуту Семен стоял возле Криволесова с лампой.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Зажги! - приказал барин.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Э-э... Здесь вроде светло, ваше благородие, - кучер был отставным у</w:t>
      </w:r>
      <w:r w:rsidRPr="00B42506">
        <w:rPr>
          <w:rFonts w:ascii="Times New Roman" w:hAnsi="Times New Roman"/>
          <w:sz w:val="28"/>
          <w:szCs w:val="28"/>
        </w:rPr>
        <w:t>н</w:t>
      </w:r>
      <w:r w:rsidRPr="00B42506">
        <w:rPr>
          <w:rFonts w:ascii="Times New Roman" w:hAnsi="Times New Roman"/>
          <w:sz w:val="28"/>
          <w:szCs w:val="28"/>
        </w:rPr>
        <w:t>тером, воевал, и по привычке называл всех господ «ваше благородие».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А-а, - махнул рукой Криволесов, - иди за мной!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 xml:space="preserve">Они спустились в подвал.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Вот лампа, - сказал барин, - зажги от нее.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Кучер зажег вторую лампу.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А где Мишка? - удивленно спросил он, оглядевшись. - Вроде не в</w:t>
      </w:r>
      <w:r w:rsidRPr="00B42506">
        <w:rPr>
          <w:rFonts w:ascii="Times New Roman" w:hAnsi="Times New Roman"/>
          <w:sz w:val="28"/>
          <w:szCs w:val="28"/>
        </w:rPr>
        <w:t>ы</w:t>
      </w:r>
      <w:r w:rsidRPr="00B42506">
        <w:rPr>
          <w:rFonts w:ascii="Times New Roman" w:hAnsi="Times New Roman"/>
          <w:sz w:val="28"/>
          <w:szCs w:val="28"/>
        </w:rPr>
        <w:t>ходил отсель.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Там Мишка! - Петр Семенович кивнул на пролом в стене. - Упал в яму. Идем выручать.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Дак, это... - на мгновенье задумался Семен. - Веревку тогда надо!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Давай веревку! - согласился барин. - Быстрее только! Кричал он сил</w:t>
      </w:r>
      <w:r w:rsidRPr="00B42506">
        <w:rPr>
          <w:rFonts w:ascii="Times New Roman" w:hAnsi="Times New Roman"/>
          <w:sz w:val="28"/>
          <w:szCs w:val="28"/>
        </w:rPr>
        <w:t>ь</w:t>
      </w:r>
      <w:r w:rsidRPr="00B42506">
        <w:rPr>
          <w:rFonts w:ascii="Times New Roman" w:hAnsi="Times New Roman"/>
          <w:sz w:val="28"/>
          <w:szCs w:val="28"/>
        </w:rPr>
        <w:t>но. Ногу, наверное, сломал.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Я мигом, ваше благородие! - кучер взлетел вверх по лестнице и вск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>ре вернулся с веревкой.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Бери лампу и пошли, - приказал Петр Семенович. Сам он держал вт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>рую лампу и первым переступил проем в стене. Сердце возбужденно бухало, как в первый раз на охоте.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Что же это, барин? - пыхтел сзади кучер. - Куда идем-то?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Помолчи!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Наконец, вступили в тот зал. Увидав кости и черепа, Семен охнул и з</w:t>
      </w:r>
      <w:r w:rsidRPr="00B42506">
        <w:rPr>
          <w:rFonts w:ascii="Times New Roman" w:hAnsi="Times New Roman"/>
          <w:sz w:val="28"/>
          <w:szCs w:val="28"/>
        </w:rPr>
        <w:t>а</w:t>
      </w:r>
      <w:r w:rsidRPr="00B42506">
        <w:rPr>
          <w:rFonts w:ascii="Times New Roman" w:hAnsi="Times New Roman"/>
          <w:sz w:val="28"/>
          <w:szCs w:val="28"/>
        </w:rPr>
        <w:t>крестился.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Что же здесь было, барин? Откуда кости?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Не бойся.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Было тихо, но эта тишина пугала Петра Семеновича сильней, чем кр</w:t>
      </w:r>
      <w:r w:rsidRPr="00B42506">
        <w:rPr>
          <w:rFonts w:ascii="Times New Roman" w:hAnsi="Times New Roman"/>
          <w:sz w:val="28"/>
          <w:szCs w:val="28"/>
        </w:rPr>
        <w:t>и</w:t>
      </w:r>
      <w:r w:rsidRPr="00B42506">
        <w:rPr>
          <w:rFonts w:ascii="Times New Roman" w:hAnsi="Times New Roman"/>
          <w:sz w:val="28"/>
          <w:szCs w:val="28"/>
        </w:rPr>
        <w:t>ки пропавшего Мишки. Он сунул руку за пояс и нащупал рукоять пистолета. Стало не так страшно.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Где же Мишка?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Осторожно, дурак, там яма! - прикрикнул Криволесов, ухватив кучера за рукав. Не хватало и этому провалиться! Они осветили дыру. На краю ви</w:t>
      </w:r>
      <w:r w:rsidRPr="00B42506">
        <w:rPr>
          <w:rFonts w:ascii="Times New Roman" w:hAnsi="Times New Roman"/>
          <w:sz w:val="28"/>
          <w:szCs w:val="28"/>
        </w:rPr>
        <w:t>д</w:t>
      </w:r>
      <w:r w:rsidRPr="00B42506">
        <w:rPr>
          <w:rFonts w:ascii="Times New Roman" w:hAnsi="Times New Roman"/>
          <w:sz w:val="28"/>
          <w:szCs w:val="28"/>
        </w:rPr>
        <w:t xml:space="preserve">нелись глубокие борозды. Следы пальцев крепостного.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Туда он упал, - Криволесов указал на яму. - Посмотри-ка, что там!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Кучер с опаской постучал каблуком, проверяя края, лег на живот, п</w:t>
      </w:r>
      <w:r w:rsidRPr="00B42506">
        <w:rPr>
          <w:rFonts w:ascii="Times New Roman" w:hAnsi="Times New Roman"/>
          <w:sz w:val="28"/>
          <w:szCs w:val="28"/>
        </w:rPr>
        <w:t>у</w:t>
      </w:r>
      <w:r w:rsidRPr="00B42506">
        <w:rPr>
          <w:rFonts w:ascii="Times New Roman" w:hAnsi="Times New Roman"/>
          <w:sz w:val="28"/>
          <w:szCs w:val="28"/>
        </w:rPr>
        <w:t xml:space="preserve">ком веревки отодвинув в сторону кости. Рука с лампой опустилась вниз. 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Кости там. Клочья какие-то. Никого вродь нет.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Как никого? - Петр Семенович осторожно нагнулся, привстав на к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 xml:space="preserve">лено, и заглянул вниз. Яма была неглубокой - аршина четыре, так что барин отчетливо увидел одинокий скелет на ее дне. - Но Мишка был там! Он упал туда!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Кучер смотрел на Криволесова, и на рябом его лице читалось недоум</w:t>
      </w:r>
      <w:r w:rsidRPr="00B42506">
        <w:rPr>
          <w:rFonts w:ascii="Times New Roman" w:hAnsi="Times New Roman"/>
          <w:sz w:val="28"/>
          <w:szCs w:val="28"/>
        </w:rPr>
        <w:t>е</w:t>
      </w:r>
      <w:r w:rsidRPr="00B42506">
        <w:rPr>
          <w:rFonts w:ascii="Times New Roman" w:hAnsi="Times New Roman"/>
          <w:sz w:val="28"/>
          <w:szCs w:val="28"/>
        </w:rPr>
        <w:t>ние.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Где ж Мишка? – растерянно повторил он.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Полезай туда! - приказал барин. - Может, там ход какой имеется, он и ушел?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Так... Надо веревку держать, барин.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Я подержу, полезай!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Семен осторожно спустился в яму, держа лампу за ручку зубами. Он осветил стены и лежащий внизу скелет.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Господи Иисусе! - закричал он. - Это ведь Мишка!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Как Мишка? - не понял Криволесов. - Ты...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      Он не успел закончить фразу, как Семен заорал, размахивая лампой: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Тащите меня вверх, барин! Тута что-то шевелится! Стены шевелятся! Скорее!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Петр Семенович потянул за веревку. Продолжая орать, кучер выскочил из ямы, мелко и часто крестясь: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Дурное место, барин! Господи!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Что ты видел, дурак? - зло прервал причитания Криволесов.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Стены шевелились, - повторил Семен. Зубы его слегка постукивали.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Где лампа? - спросил Петр Семенович.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Лампа-то? Там осталась...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Барин заглянул в яму: лампа кучера лежала на костях скелета и еще г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>рела. Что такое? От стен и впрямь слышался странный шуршащий звук, и пристальный взгляд барина отметил среди костей какое-то движение. Инт</w:t>
      </w:r>
      <w:r w:rsidRPr="00B42506">
        <w:rPr>
          <w:rFonts w:ascii="Times New Roman" w:hAnsi="Times New Roman"/>
          <w:sz w:val="28"/>
          <w:szCs w:val="28"/>
        </w:rPr>
        <w:t>е</w:t>
      </w:r>
      <w:r w:rsidRPr="00B42506">
        <w:rPr>
          <w:rFonts w:ascii="Times New Roman" w:hAnsi="Times New Roman"/>
          <w:sz w:val="28"/>
          <w:szCs w:val="28"/>
        </w:rPr>
        <w:t>ресно!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Лезь за лампой! - приказал Петр Семенович. Кучер бухнулся на кол</w:t>
      </w:r>
      <w:r w:rsidRPr="00B42506">
        <w:rPr>
          <w:rFonts w:ascii="Times New Roman" w:hAnsi="Times New Roman"/>
          <w:sz w:val="28"/>
          <w:szCs w:val="28"/>
        </w:rPr>
        <w:t>е</w:t>
      </w:r>
      <w:r w:rsidRPr="00B42506">
        <w:rPr>
          <w:rFonts w:ascii="Times New Roman" w:hAnsi="Times New Roman"/>
          <w:sz w:val="28"/>
          <w:szCs w:val="28"/>
        </w:rPr>
        <w:t>ни: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Не губите, барин, не пойду! Могила это, погибель жуткая! От Мишки-то одни кости остались! Не пойду!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Да с чего ты взял, что это Мишка? Кости просто. Вон тут костей сколько!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Нет! Одежка там его! Порванная. И кости...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Что кости?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В крови они. Блестят даже. Демоны его сожрали, или черти! Господи, спаси и сохрани!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Петр Семенович видел: Семен едва сдерживается, чтобы не дать стр</w:t>
      </w:r>
      <w:r w:rsidRPr="00B42506">
        <w:rPr>
          <w:rFonts w:ascii="Times New Roman" w:hAnsi="Times New Roman"/>
          <w:sz w:val="28"/>
          <w:szCs w:val="28"/>
        </w:rPr>
        <w:t>е</w:t>
      </w:r>
      <w:r w:rsidRPr="00B42506">
        <w:rPr>
          <w:rFonts w:ascii="Times New Roman" w:hAnsi="Times New Roman"/>
          <w:sz w:val="28"/>
          <w:szCs w:val="28"/>
        </w:rPr>
        <w:t>кача, и решил простить невежде его трусость. Демоны. Хе-хе. У меня пист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 xml:space="preserve">лет! Но почему-то оружие не вселяло такую уверенность, как раньше. Но Петр Семенович не мог показать страх при слуге.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Довольно орать! - прикрикнул он на кучера. - Идем отсюда!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Они молча покинули жуткое место, и каждый невольно вжимал голову в плечи, слыша за спиною во тьме непонятный шуршащий звук.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 xml:space="preserve">Переступив порог подвала, Петр Семенович облегченно вздохнул: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Вот что, Семен...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Барин покопался в карманах и протянул кучеру серебряный рубль: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Вот, держи. Но чтоб ни одна живая душа не узнала про то, что мы в</w:t>
      </w:r>
      <w:r w:rsidRPr="00B42506">
        <w:rPr>
          <w:rFonts w:ascii="Times New Roman" w:hAnsi="Times New Roman"/>
          <w:sz w:val="28"/>
          <w:szCs w:val="28"/>
        </w:rPr>
        <w:t>и</w:t>
      </w:r>
      <w:r w:rsidRPr="00B42506">
        <w:rPr>
          <w:rFonts w:ascii="Times New Roman" w:hAnsi="Times New Roman"/>
          <w:sz w:val="28"/>
          <w:szCs w:val="28"/>
        </w:rPr>
        <w:t>дели! Проболтаешься - не взыщи, шкуру с тебя спущу! А кто будет спраш</w:t>
      </w:r>
      <w:r w:rsidRPr="00B42506">
        <w:rPr>
          <w:rFonts w:ascii="Times New Roman" w:hAnsi="Times New Roman"/>
          <w:sz w:val="28"/>
          <w:szCs w:val="28"/>
        </w:rPr>
        <w:t>и</w:t>
      </w:r>
      <w:r w:rsidRPr="00B42506">
        <w:rPr>
          <w:rFonts w:ascii="Times New Roman" w:hAnsi="Times New Roman"/>
          <w:sz w:val="28"/>
          <w:szCs w:val="28"/>
        </w:rPr>
        <w:t>вать про Мишку - говори, что в бега подался, убег, подлец, понял?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Как не понять, ваше благородие! - ответил Семен, заметно оживи</w:t>
      </w:r>
      <w:r w:rsidRPr="00B42506">
        <w:rPr>
          <w:rFonts w:ascii="Times New Roman" w:hAnsi="Times New Roman"/>
          <w:sz w:val="28"/>
          <w:szCs w:val="28"/>
        </w:rPr>
        <w:t>в</w:t>
      </w:r>
      <w:r w:rsidRPr="00B42506">
        <w:rPr>
          <w:rFonts w:ascii="Times New Roman" w:hAnsi="Times New Roman"/>
          <w:sz w:val="28"/>
          <w:szCs w:val="28"/>
        </w:rPr>
        <w:t>шись при виде рубля. - А все же, спалить бы ту яму!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Тебя не спрашивают, дурак. И еще: найдешь плотника, скажешь: я приказал здесь дверь поставить. Крепкую! Немедля пусть сделает! Сегодня!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Да, ваше благородие...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Иди и помни, что я сказал! - грозно проговорил напоследок Петр С</w:t>
      </w:r>
      <w:r w:rsidRPr="00B42506">
        <w:rPr>
          <w:rFonts w:ascii="Times New Roman" w:hAnsi="Times New Roman"/>
          <w:sz w:val="28"/>
          <w:szCs w:val="28"/>
        </w:rPr>
        <w:t>е</w:t>
      </w:r>
      <w:r w:rsidRPr="00B42506">
        <w:rPr>
          <w:rFonts w:ascii="Times New Roman" w:hAnsi="Times New Roman"/>
          <w:sz w:val="28"/>
          <w:szCs w:val="28"/>
        </w:rPr>
        <w:t xml:space="preserve">менович.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Открытие не давало Петру Семеновичу покоя. Поначалу ему снились кошмары. В них он видел огромных копошащихся тварей, подрывавших его усадьбу. Дом обрушивался в подземные полости, и все погибали. Петр Сем</w:t>
      </w:r>
      <w:r w:rsidRPr="00B42506">
        <w:rPr>
          <w:rFonts w:ascii="Times New Roman" w:hAnsi="Times New Roman"/>
          <w:sz w:val="28"/>
          <w:szCs w:val="28"/>
        </w:rPr>
        <w:t>е</w:t>
      </w:r>
      <w:r w:rsidRPr="00B42506">
        <w:rPr>
          <w:rFonts w:ascii="Times New Roman" w:hAnsi="Times New Roman"/>
          <w:sz w:val="28"/>
          <w:szCs w:val="28"/>
        </w:rPr>
        <w:t xml:space="preserve">нович просыпался в холодном поту и уже не мог заснуть. Барин стал замкнут и раздражителен, все чаще посылая лакея в погреб за бутылкой беленькой. И пил, стараясь забыть окровавленные кости - все, что осталось от Мишки.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Что же скрывалось в подземельях, кто прорыл их? В детстве Петр С</w:t>
      </w:r>
      <w:r w:rsidRPr="00B42506">
        <w:rPr>
          <w:rFonts w:ascii="Times New Roman" w:hAnsi="Times New Roman"/>
          <w:sz w:val="28"/>
          <w:szCs w:val="28"/>
        </w:rPr>
        <w:t>е</w:t>
      </w:r>
      <w:r w:rsidRPr="00B42506">
        <w:rPr>
          <w:rFonts w:ascii="Times New Roman" w:hAnsi="Times New Roman"/>
          <w:sz w:val="28"/>
          <w:szCs w:val="28"/>
        </w:rPr>
        <w:t>менович слышал от нянек несколько легенд о своих предках, о том, как была заложена усадьба, об этой древней земле, на которой долго держались языч</w:t>
      </w:r>
      <w:r w:rsidRPr="00B42506">
        <w:rPr>
          <w:rFonts w:ascii="Times New Roman" w:hAnsi="Times New Roman"/>
          <w:sz w:val="28"/>
          <w:szCs w:val="28"/>
        </w:rPr>
        <w:t>е</w:t>
      </w:r>
      <w:r w:rsidRPr="00B42506">
        <w:rPr>
          <w:rFonts w:ascii="Times New Roman" w:hAnsi="Times New Roman"/>
          <w:sz w:val="28"/>
          <w:szCs w:val="28"/>
        </w:rPr>
        <w:t xml:space="preserve">ские верования, но никто не упоминал о подземельях и тоннелях, ведущих на кладбище...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А еще ожерелье! Не раз Петр Семенович видел его во сне. Зеленые камни таинственно сверкали при слабом свете лампы, а отделка, несомненно, была золотой и цены немалой! А дела у помещика шли неважно. Три дня т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>му наведывались кредиторы, и разговор вышел весьма неприятный. Надо действовать. Одним ударом разрешить свои страхи и разделаться с долгами! Но одному идти страшно. Дважды Криволесов входил в подземелье, воор</w:t>
      </w:r>
      <w:r w:rsidRPr="00B42506">
        <w:rPr>
          <w:rFonts w:ascii="Times New Roman" w:hAnsi="Times New Roman"/>
          <w:sz w:val="28"/>
          <w:szCs w:val="28"/>
        </w:rPr>
        <w:t>у</w:t>
      </w:r>
      <w:r w:rsidRPr="00B42506">
        <w:rPr>
          <w:rFonts w:ascii="Times New Roman" w:hAnsi="Times New Roman"/>
          <w:sz w:val="28"/>
          <w:szCs w:val="28"/>
        </w:rPr>
        <w:t>женный старинным турецким кинжалом и пистолетом, но продвинуться дальше места гибели Мишки не мог. И всякий раз, поворачиваясь к подзе</w:t>
      </w:r>
      <w:r w:rsidRPr="00B42506">
        <w:rPr>
          <w:rFonts w:ascii="Times New Roman" w:hAnsi="Times New Roman"/>
          <w:sz w:val="28"/>
          <w:szCs w:val="28"/>
        </w:rPr>
        <w:t>м</w:t>
      </w:r>
      <w:r w:rsidRPr="00B42506">
        <w:rPr>
          <w:rFonts w:ascii="Times New Roman" w:hAnsi="Times New Roman"/>
          <w:sz w:val="28"/>
          <w:szCs w:val="28"/>
        </w:rPr>
        <w:t>ному залу спиной, Криволесов чувствовал и слышал движение во тьме, и н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 xml:space="preserve">ги сами неслись к выходу... Одному там слишком опасно! Нужен помощник, человек сильный и без предрассудков, к тому же умеющий держать язык за зубами. Но где такого найти?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Кучер Семен после того случая медленно, но верно спивался, частенько болтая лишнее, несмотря на предупреждения барина. Впрочем, Петр Сем</w:t>
      </w:r>
      <w:r w:rsidRPr="00B42506">
        <w:rPr>
          <w:rFonts w:ascii="Times New Roman" w:hAnsi="Times New Roman"/>
          <w:sz w:val="28"/>
          <w:szCs w:val="28"/>
        </w:rPr>
        <w:t>е</w:t>
      </w:r>
      <w:r w:rsidRPr="00B42506">
        <w:rPr>
          <w:rFonts w:ascii="Times New Roman" w:hAnsi="Times New Roman"/>
          <w:sz w:val="28"/>
          <w:szCs w:val="28"/>
        </w:rPr>
        <w:t>нович видел, что пьянице никто не верит и решил не наказывать подлеца, д</w:t>
      </w:r>
      <w:r w:rsidRPr="00B42506">
        <w:rPr>
          <w:rFonts w:ascii="Times New Roman" w:hAnsi="Times New Roman"/>
          <w:sz w:val="28"/>
          <w:szCs w:val="28"/>
        </w:rPr>
        <w:t>а</w:t>
      </w:r>
      <w:r w:rsidRPr="00B42506">
        <w:rPr>
          <w:rFonts w:ascii="Times New Roman" w:hAnsi="Times New Roman"/>
          <w:sz w:val="28"/>
          <w:szCs w:val="28"/>
        </w:rPr>
        <w:t>бы не подтверждать пьяную болтовню. Нужен надежный помощник! И, п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 xml:space="preserve">хоже, кроме верного Никитича, положиться Петру Семеновичу решительно не на кого.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Никитич! - старый лакей явился как всегда быстро и неслышно. - За</w:t>
      </w:r>
      <w:r w:rsidRPr="00B42506">
        <w:rPr>
          <w:rFonts w:ascii="Times New Roman" w:hAnsi="Times New Roman"/>
          <w:sz w:val="28"/>
          <w:szCs w:val="28"/>
        </w:rPr>
        <w:t>й</w:t>
      </w:r>
      <w:r w:rsidRPr="00B42506">
        <w:rPr>
          <w:rFonts w:ascii="Times New Roman" w:hAnsi="Times New Roman"/>
          <w:sz w:val="28"/>
          <w:szCs w:val="28"/>
        </w:rPr>
        <w:t xml:space="preserve">ди в кабинет.       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 xml:space="preserve">Закрыв двери кабинета, Криволесов повернулся к слуге: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Вот что, дружок, слушай внимательно. Ты столько лет служил мне верой и правдой, родителю моему еще. Послужи и на этот раз.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Все, что угодно, барин, - поклонился Никитич. В голосе слуги пр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>слушивалось недоумение. Нечасто барин приглашал в свой кабинет и закр</w:t>
      </w:r>
      <w:r w:rsidRPr="00B42506">
        <w:rPr>
          <w:rFonts w:ascii="Times New Roman" w:hAnsi="Times New Roman"/>
          <w:sz w:val="28"/>
          <w:szCs w:val="28"/>
        </w:rPr>
        <w:t>ы</w:t>
      </w:r>
      <w:r w:rsidRPr="00B42506">
        <w:rPr>
          <w:rFonts w:ascii="Times New Roman" w:hAnsi="Times New Roman"/>
          <w:sz w:val="28"/>
          <w:szCs w:val="28"/>
        </w:rPr>
        <w:t>вал двери. - Все сделаю.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Я верю тебе. И знаю, что ты верен мне. Так вот, слушай, - и Петр С</w:t>
      </w:r>
      <w:r w:rsidRPr="00B42506">
        <w:rPr>
          <w:rFonts w:ascii="Times New Roman" w:hAnsi="Times New Roman"/>
          <w:sz w:val="28"/>
          <w:szCs w:val="28"/>
        </w:rPr>
        <w:t>е</w:t>
      </w:r>
      <w:r w:rsidRPr="00B42506">
        <w:rPr>
          <w:rFonts w:ascii="Times New Roman" w:hAnsi="Times New Roman"/>
          <w:sz w:val="28"/>
          <w:szCs w:val="28"/>
        </w:rPr>
        <w:t xml:space="preserve">менович подробно изложил все, что случилось с ним в подземельях под усадьбой. Лакей молча и бесстрастно слушал. Глядя на него, Петр Семенович удивился, насколько спокойно тот </w:t>
      </w:r>
      <w:r w:rsidRPr="00C3633C">
        <w:rPr>
          <w:rFonts w:ascii="Times New Roman" w:hAnsi="Times New Roman"/>
          <w:sz w:val="28"/>
          <w:szCs w:val="28"/>
          <w:highlight w:val="yellow"/>
        </w:rPr>
        <w:t>воспринял</w:t>
      </w:r>
      <w:r>
        <w:rPr>
          <w:rFonts w:ascii="Times New Roman" w:hAnsi="Times New Roman"/>
          <w:sz w:val="28"/>
          <w:szCs w:val="28"/>
        </w:rPr>
        <w:t xml:space="preserve"> (</w:t>
      </w:r>
      <w:r w:rsidRPr="00C3633C">
        <w:rPr>
          <w:rFonts w:ascii="Times New Roman" w:hAnsi="Times New Roman"/>
          <w:b/>
          <w:sz w:val="28"/>
          <w:szCs w:val="28"/>
        </w:rPr>
        <w:t>известие о</w:t>
      </w:r>
      <w:r>
        <w:rPr>
          <w:rFonts w:ascii="Times New Roman" w:hAnsi="Times New Roman"/>
          <w:sz w:val="28"/>
          <w:szCs w:val="28"/>
        </w:rPr>
        <w:t>)</w:t>
      </w:r>
      <w:r w:rsidRPr="00B42506">
        <w:rPr>
          <w:rFonts w:ascii="Times New Roman" w:hAnsi="Times New Roman"/>
          <w:sz w:val="28"/>
          <w:szCs w:val="28"/>
        </w:rPr>
        <w:t xml:space="preserve"> страшную смерть Мишки и все то, что случилось в древних тоннелях. Впрочем, чему уди</w:t>
      </w:r>
      <w:r w:rsidRPr="00B42506">
        <w:rPr>
          <w:rFonts w:ascii="Times New Roman" w:hAnsi="Times New Roman"/>
          <w:sz w:val="28"/>
          <w:szCs w:val="28"/>
        </w:rPr>
        <w:t>в</w:t>
      </w:r>
      <w:r w:rsidRPr="00B42506">
        <w:rPr>
          <w:rFonts w:ascii="Times New Roman" w:hAnsi="Times New Roman"/>
          <w:sz w:val="28"/>
          <w:szCs w:val="28"/>
        </w:rPr>
        <w:t>ляться: Никитич и его семья жили не в пример остальным крепостным - ни нужды, ни голода не знали, живя бок о бок с хозяевами. И за хозяев должны стоять.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Хочу добыть ожерелье! - сказал Петр Семенович. - И узнать, что еще спрятано в подземельях! Вдвоем мы можем пройти туда, но... я не хочу, чт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 xml:space="preserve">бы ты или я погибли той страшной смертью, поэтому вперед лучше пускать кого-нибудь еще. Ты понимаешь меня, Никитич? Но есть одна загвоздка: я не могу заткнуть рот всем, кто побывает там. Тебе я верю, - повторил барин, - но лишь тебе. Остальные...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Он испытывающе посмотрел на Никитича. Сухое, заостренное лицо лакея сохраняло свое обычное выражение почтительности и готовности и</w:t>
      </w:r>
      <w:r w:rsidRPr="00B42506">
        <w:rPr>
          <w:rFonts w:ascii="Times New Roman" w:hAnsi="Times New Roman"/>
          <w:sz w:val="28"/>
          <w:szCs w:val="28"/>
        </w:rPr>
        <w:t>с</w:t>
      </w:r>
      <w:r w:rsidRPr="00B42506">
        <w:rPr>
          <w:rFonts w:ascii="Times New Roman" w:hAnsi="Times New Roman"/>
          <w:sz w:val="28"/>
          <w:szCs w:val="28"/>
        </w:rPr>
        <w:t>полнить любое желание хозяина. Лишь глаза неясно блестели из-под куст</w:t>
      </w:r>
      <w:r w:rsidRPr="00B42506">
        <w:rPr>
          <w:rFonts w:ascii="Times New Roman" w:hAnsi="Times New Roman"/>
          <w:sz w:val="28"/>
          <w:szCs w:val="28"/>
        </w:rPr>
        <w:t>и</w:t>
      </w:r>
      <w:r w:rsidRPr="00B42506">
        <w:rPr>
          <w:rFonts w:ascii="Times New Roman" w:hAnsi="Times New Roman"/>
          <w:sz w:val="28"/>
          <w:szCs w:val="28"/>
        </w:rPr>
        <w:t xml:space="preserve">стых седых бровей. Никитич поклонился, с достоинством и уверенно, как обычно: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Не извольте волноваться, барин, сделаю, как желаете. Когда прикаж</w:t>
      </w:r>
      <w:r w:rsidRPr="00B42506">
        <w:rPr>
          <w:rFonts w:ascii="Times New Roman" w:hAnsi="Times New Roman"/>
          <w:sz w:val="28"/>
          <w:szCs w:val="28"/>
        </w:rPr>
        <w:t>е</w:t>
      </w:r>
      <w:r w:rsidRPr="00B42506">
        <w:rPr>
          <w:rFonts w:ascii="Times New Roman" w:hAnsi="Times New Roman"/>
          <w:sz w:val="28"/>
          <w:szCs w:val="28"/>
        </w:rPr>
        <w:t>те?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Петр Семенович остановил взгляд на висевшем над письменным ст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 xml:space="preserve">лом кривом турецком кинжале. 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Завтра, - сказал он.                                                                          </w:t>
      </w:r>
      <w:r w:rsidRPr="00B42506">
        <w:rPr>
          <w:rFonts w:ascii="Times New Roman" w:hAnsi="Times New Roman"/>
          <w:sz w:val="28"/>
          <w:szCs w:val="28"/>
        </w:rPr>
        <w:tab/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На этот раз пошли втроем. Впереди Петр Семенович с лампой в руке, за ним крепостной из деревни Криволесова, пожилой мужик в потертом а</w:t>
      </w:r>
      <w:r w:rsidRPr="00B42506">
        <w:rPr>
          <w:rFonts w:ascii="Times New Roman" w:hAnsi="Times New Roman"/>
          <w:sz w:val="28"/>
          <w:szCs w:val="28"/>
        </w:rPr>
        <w:t>р</w:t>
      </w:r>
      <w:r w:rsidRPr="00B42506">
        <w:rPr>
          <w:rFonts w:ascii="Times New Roman" w:hAnsi="Times New Roman"/>
          <w:sz w:val="28"/>
          <w:szCs w:val="28"/>
        </w:rPr>
        <w:t>мяке и без шапки. Он нес веревку и кирку. Замыкал шествие Никитич, со второй лампой в руках.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Как и предшественники, едва наступив на устилавшие пол кости, м</w:t>
      </w:r>
      <w:r w:rsidRPr="00B42506">
        <w:rPr>
          <w:rFonts w:ascii="Times New Roman" w:hAnsi="Times New Roman"/>
          <w:sz w:val="28"/>
          <w:szCs w:val="28"/>
        </w:rPr>
        <w:t>у</w:t>
      </w:r>
      <w:r w:rsidRPr="00B42506">
        <w:rPr>
          <w:rFonts w:ascii="Times New Roman" w:hAnsi="Times New Roman"/>
          <w:sz w:val="28"/>
          <w:szCs w:val="28"/>
        </w:rPr>
        <w:t>жик истово закрестился. Петр Семенович усмехнулся и покачал головой: господи, ну до чего же все они одинаковые, трусливые да убогие.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Вперед иди! - железным голосом приказал он. - Да смотри, там слева яма!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Там, за этой ямой, Криволесов видел заветное ожерелье. Надо только обойти ее, и взять.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Обойди яму, - приказал барин. - Никитич, дай ему лампу.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Крестьянин с опаской двинулся вперед. Он не знал, как погиб Мишка, но видимо, само подземелье внушало определенный страх, и мужик не тор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>пился, тщательно освещая себе путь. Барин и Никитич шли следом.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Стой! - приказал Петр Семенович. - Посвети под ногами! Ничего не видишь?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Сейчас они находились как раз там, где он видел ожерелье. Мужик п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>светил под ноги: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Кости тут одни, барин. Ничего нет.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Как нет? - забыв об опасности, Криволесов ринулся вперед и, пост</w:t>
      </w:r>
      <w:r w:rsidRPr="00B42506">
        <w:rPr>
          <w:rFonts w:ascii="Times New Roman" w:hAnsi="Times New Roman"/>
          <w:sz w:val="28"/>
          <w:szCs w:val="28"/>
        </w:rPr>
        <w:t>а</w:t>
      </w:r>
      <w:r w:rsidRPr="00B42506">
        <w:rPr>
          <w:rFonts w:ascii="Times New Roman" w:hAnsi="Times New Roman"/>
          <w:sz w:val="28"/>
          <w:szCs w:val="28"/>
        </w:rPr>
        <w:t>вив лампу на пол, стал отгребать кости в сторону. Ожерелья не было. Что за чертовщина!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Проклятье! - Петр Семенович поднялся с колен и с яростью глянул на слуг: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Оно ведь было здесь! Я видел! Где же оно?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Никитич и крепостной помалкивали. Кашлянув для приличия, лакей проговорил: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Петр Семенович, может, не здесь видели? Может, в другом месте?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Да здесь, говорю тебе, здесь! - раздраженно ответил Криволесов. - Слева от ямы.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Надо бы вокруг посмотреть, - предложил Никитич. - Может и найде</w:t>
      </w:r>
      <w:r w:rsidRPr="00B42506">
        <w:rPr>
          <w:rFonts w:ascii="Times New Roman" w:hAnsi="Times New Roman"/>
          <w:sz w:val="28"/>
          <w:szCs w:val="28"/>
        </w:rPr>
        <w:t>т</w:t>
      </w:r>
      <w:r w:rsidRPr="00B42506">
        <w:rPr>
          <w:rFonts w:ascii="Times New Roman" w:hAnsi="Times New Roman"/>
          <w:sz w:val="28"/>
          <w:szCs w:val="28"/>
        </w:rPr>
        <w:t>ся?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Да, - согласился барин, - давайте живо!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Они обшарили зал, раскидывая старые пыльные кости, но ожерелья не нашли. Зато нашли еще один ход - зловещую черную дыру в половину чел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>веческого роста. Начиналась она почему-то не от пола, а была проделана в стене в вершке от земли. И перед дырой, среди костей и комьев земли, барин увидел кольцо.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 xml:space="preserve">Криволесов мигом протянул руку, схватил находку и потер о сюртук, очищая от пыли и грязи.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Светите мне, оба!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В свете ламп кольцо заблестело. Золото! Несомненно, золото! И наве</w:t>
      </w:r>
      <w:r w:rsidRPr="00B42506">
        <w:rPr>
          <w:rFonts w:ascii="Times New Roman" w:hAnsi="Times New Roman"/>
          <w:sz w:val="28"/>
          <w:szCs w:val="28"/>
        </w:rPr>
        <w:t>р</w:t>
      </w:r>
      <w:r w:rsidRPr="00B42506">
        <w:rPr>
          <w:rFonts w:ascii="Times New Roman" w:hAnsi="Times New Roman"/>
          <w:sz w:val="28"/>
          <w:szCs w:val="28"/>
        </w:rPr>
        <w:t>няка дальше найдется еще!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Полезай! - приказал Криволесов, показывая на дыру. Крепостной з</w:t>
      </w:r>
      <w:r w:rsidRPr="00B42506">
        <w:rPr>
          <w:rFonts w:ascii="Times New Roman" w:hAnsi="Times New Roman"/>
          <w:sz w:val="28"/>
          <w:szCs w:val="28"/>
        </w:rPr>
        <w:t>а</w:t>
      </w:r>
      <w:r w:rsidRPr="00B42506">
        <w:rPr>
          <w:rFonts w:ascii="Times New Roman" w:hAnsi="Times New Roman"/>
          <w:sz w:val="28"/>
          <w:szCs w:val="28"/>
        </w:rPr>
        <w:t>мер в нерешительности.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Ступай же! Бери лампу! - подогнал его барин. - Да не бойся, никого там нет!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 xml:space="preserve">Перекрестившись, мужик полез в дыру.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А ты за ним! - велел Криволесов лакею. Тот молча исчез в черном провале. Петр Семенович огляделся, прислушался и протиснулся следом.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Лаз - иначе назвать было нельзя - привел в небольшую круглую комн</w:t>
      </w:r>
      <w:r w:rsidRPr="00B42506">
        <w:rPr>
          <w:rFonts w:ascii="Times New Roman" w:hAnsi="Times New Roman"/>
          <w:sz w:val="28"/>
          <w:szCs w:val="28"/>
        </w:rPr>
        <w:t>а</w:t>
      </w:r>
      <w:r w:rsidRPr="00B42506">
        <w:rPr>
          <w:rFonts w:ascii="Times New Roman" w:hAnsi="Times New Roman"/>
          <w:sz w:val="28"/>
          <w:szCs w:val="28"/>
        </w:rPr>
        <w:t>ту с вросшим в землю валуном посредине. Барин обошел камень, и свет ла</w:t>
      </w:r>
      <w:r w:rsidRPr="00B42506">
        <w:rPr>
          <w:rFonts w:ascii="Times New Roman" w:hAnsi="Times New Roman"/>
          <w:sz w:val="28"/>
          <w:szCs w:val="28"/>
        </w:rPr>
        <w:t>м</w:t>
      </w:r>
      <w:r w:rsidRPr="00B42506">
        <w:rPr>
          <w:rFonts w:ascii="Times New Roman" w:hAnsi="Times New Roman"/>
          <w:sz w:val="28"/>
          <w:szCs w:val="28"/>
        </w:rPr>
        <w:t>пы выхватил из тьмы старые, выщербленные временем буквы, похожие на латинские. Криволесов обошел комнату, но ровным счетом ничего не обн</w:t>
      </w:r>
      <w:r w:rsidRPr="00B42506">
        <w:rPr>
          <w:rFonts w:ascii="Times New Roman" w:hAnsi="Times New Roman"/>
          <w:sz w:val="28"/>
          <w:szCs w:val="28"/>
        </w:rPr>
        <w:t>а</w:t>
      </w:r>
      <w:r w:rsidRPr="00B42506">
        <w:rPr>
          <w:rFonts w:ascii="Times New Roman" w:hAnsi="Times New Roman"/>
          <w:sz w:val="28"/>
          <w:szCs w:val="28"/>
        </w:rPr>
        <w:t>ружил, кроме трех небольших коридоров, ведущих в неизвестность. Сокр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 xml:space="preserve">вищ не было. Возможно, в этих коридорах, но - в каком?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Что делать будем, барин? - спросил Никитич. - Куда пойдем?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Давай сюда, - сказал Криволесов, указывая на правый коридор. - П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>шли!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Иди! - подтолкнул крепостного Никитич. Мужик перекрестился и шагнул. В тот же миг раздался звучный удар. Нечто со страшным звуком в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>шло в тело крестьянина, и тот со стоном упал навзничь. Из груди его торчал заостренный деревянный кол. Никитич склонился над раненым, но тот уже испускал дух, хрипя и пуская кровавые пузыри.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Никитич посмотрел на Криволесова: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Он умер, барин.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 xml:space="preserve">Рука Петра Семеновича потянулась к пистолету, но в кого стрелять? Все здесь таило опасность. Стены, окружавшие незваных гостей, сырые и замшелые, казалось, медленно сдвигались, пряча в темных углах древний ужас. Прочь отсюда, прочь! 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Пойдем дальше, барин? - Криволесов не ждал таких слов от слуги. Никитич оказался смелей, чем он думал. Смелее хозяина, уже собравшегося бежать.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Э-это опасно, - выдавил Криволесов. Лакей подобрал упавшую из рук крепостного лампу и сделал шаг к проходу: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Мне кажется, стоит проверить. Разрешите, барин!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Ладно, но осторожней!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Никитич медленно продвигался вперед, ощупывая землю носком сап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 xml:space="preserve">га и тщательно осматривая стены.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Барин, идите сюда. Смотрите!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Петр Семенович увидел, как лакей что-то поднял с пола. Превозмогая страх, он подошел к слуге и подставил ладонь, в которую лег увесистый з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>лотой кругляш.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Это старая монета, - сказал Криволесов, переворачивая находку в р</w:t>
      </w:r>
      <w:r w:rsidRPr="00B42506">
        <w:rPr>
          <w:rFonts w:ascii="Times New Roman" w:hAnsi="Times New Roman"/>
          <w:sz w:val="28"/>
          <w:szCs w:val="28"/>
        </w:rPr>
        <w:t>у</w:t>
      </w:r>
      <w:r w:rsidRPr="00B42506">
        <w:rPr>
          <w:rFonts w:ascii="Times New Roman" w:hAnsi="Times New Roman"/>
          <w:sz w:val="28"/>
          <w:szCs w:val="28"/>
        </w:rPr>
        <w:t xml:space="preserve">ке. Она была неровной формы, с полустертым оттиском, изображающим всадника с копьем.       </w:t>
      </w:r>
      <w:r w:rsidRPr="00B42506">
        <w:rPr>
          <w:rFonts w:ascii="Times New Roman" w:hAnsi="Times New Roman"/>
          <w:sz w:val="28"/>
          <w:szCs w:val="28"/>
        </w:rPr>
        <w:tab/>
        <w:t>Вдруг страшный и знакомый звук раздался в подзе</w:t>
      </w:r>
      <w:r w:rsidRPr="00B42506">
        <w:rPr>
          <w:rFonts w:ascii="Times New Roman" w:hAnsi="Times New Roman"/>
          <w:sz w:val="28"/>
          <w:szCs w:val="28"/>
        </w:rPr>
        <w:t>м</w:t>
      </w:r>
      <w:r w:rsidRPr="00B42506">
        <w:rPr>
          <w:rFonts w:ascii="Times New Roman" w:hAnsi="Times New Roman"/>
          <w:sz w:val="28"/>
          <w:szCs w:val="28"/>
        </w:rPr>
        <w:t xml:space="preserve">ном коридоре. Криволесов слышал его, когда поднимал кучера из ямы-ловушки. Это подземные твари, сожравшие Мишку! 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Бежим! - взвизгнул Петр Семенович, разворачиваясь и припуская б</w:t>
      </w:r>
      <w:r w:rsidRPr="00B42506">
        <w:rPr>
          <w:rFonts w:ascii="Times New Roman" w:hAnsi="Times New Roman"/>
          <w:sz w:val="28"/>
          <w:szCs w:val="28"/>
        </w:rPr>
        <w:t>е</w:t>
      </w:r>
      <w:r w:rsidRPr="00B42506">
        <w:rPr>
          <w:rFonts w:ascii="Times New Roman" w:hAnsi="Times New Roman"/>
          <w:sz w:val="28"/>
          <w:szCs w:val="28"/>
        </w:rPr>
        <w:t>гом. Никитич молча побежал следом.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 xml:space="preserve">Они выскочили из коридора в комнату с камнем, и страшная картина предстала глазам: тело убитого покрывала копошащаяся масса огромных черных червей. Жуткий хлюпающий звук раздираемой плоти поверг Петра Семеновича в неописуемый ужас. Он выпалил из пистолета в шевелящуюся кучу и уже не помнил, как выбрался из подземелий.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Барин пришел в себя лишь в спальне. Никитич услужливо поднес кружку с квасом: 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Попейте, барин.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Господи Боже, что же это? А? Что это, Никитич? - повторял он, глотая напиток и стуча зубами по кружке.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Ничего, черви просто, - сказал лакей.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«Черви просто»! Да это просто змеи, огромнейшие! И что это такое? Как мы спаслись?!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Я думаю, барин, они только мертвецов жрут, - предположил Никитич. Говорил слуга на удивление спокойно, и это раздражало Криволесова. Что же, слуга смелей его?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Откуда тебе знать, дурак! - прикрикнул он, поправляя мокрое пол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 xml:space="preserve">тенце на лбу. - С чего ты взял?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На нас же они не набросились! Так чего бояться? Золото там лежит, значит, и клад может быть. Я бы проверил.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Я больше не пойду туда, - покачал головой Петр Семенович. - А ты... И тебе запрещаю! Закрой двери, а ключ отдай мне! И молчать!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Никитич поклонился и пошел исполнять приказ. Когда лакей вернулся, Криволесов взял ключ и сунул в карман жилета.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Приготовь баню, - уже смягчившимся голосом велел он. - И... прид</w:t>
      </w:r>
      <w:r w:rsidRPr="00B42506">
        <w:rPr>
          <w:rFonts w:ascii="Times New Roman" w:hAnsi="Times New Roman"/>
          <w:sz w:val="28"/>
          <w:szCs w:val="28"/>
        </w:rPr>
        <w:t>у</w:t>
      </w:r>
      <w:r w:rsidRPr="00B42506">
        <w:rPr>
          <w:rFonts w:ascii="Times New Roman" w:hAnsi="Times New Roman"/>
          <w:sz w:val="28"/>
          <w:szCs w:val="28"/>
        </w:rPr>
        <w:t>май там что-нибудь. Ну, если спрашивать будут, где тот, как его, бишь, зв</w:t>
      </w:r>
      <w:r w:rsidRPr="00B42506">
        <w:rPr>
          <w:rFonts w:ascii="Times New Roman" w:hAnsi="Times New Roman"/>
          <w:sz w:val="28"/>
          <w:szCs w:val="28"/>
        </w:rPr>
        <w:t>а</w:t>
      </w:r>
      <w:r w:rsidRPr="00B42506">
        <w:rPr>
          <w:rFonts w:ascii="Times New Roman" w:hAnsi="Times New Roman"/>
          <w:sz w:val="28"/>
          <w:szCs w:val="28"/>
        </w:rPr>
        <w:t>ли...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Понял, барин, не извольте беспокоиться. Все устрою.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Минула неделя. Все это время Петр Семенович не мог забыть того, что случилось с ними в подземельях. Клубок черных извивающихся червей стоял перед глазами, мешая заснуть длинными, душными ночами. И тяжелые, жу</w:t>
      </w:r>
      <w:r w:rsidRPr="00B42506">
        <w:rPr>
          <w:rFonts w:ascii="Times New Roman" w:hAnsi="Times New Roman"/>
          <w:sz w:val="28"/>
          <w:szCs w:val="28"/>
        </w:rPr>
        <w:t>т</w:t>
      </w:r>
      <w:r w:rsidRPr="00B42506">
        <w:rPr>
          <w:rFonts w:ascii="Times New Roman" w:hAnsi="Times New Roman"/>
          <w:sz w:val="28"/>
          <w:szCs w:val="28"/>
        </w:rPr>
        <w:t>кие мысли посещали ежечасно: что, если эти твари выберутся наружу? Что, если прогрызут двери в погребе? Абсурд, глупость! Но страх оставался. И Петр Семенович приказал плотнику обить двери в подземелье железом.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Добытые золотые предметы: кольцо и монета, оказались весьма ценны: Петр Семенович съездил в город и продал их ювелиру за хорошие деньги.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А на следующий день в усадьбу пожаловал урядник.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Павел Валерианович! - улыбнулся Криволесов, сходя с крыльца н</w:t>
      </w:r>
      <w:r w:rsidRPr="00B42506">
        <w:rPr>
          <w:rFonts w:ascii="Times New Roman" w:hAnsi="Times New Roman"/>
          <w:sz w:val="28"/>
          <w:szCs w:val="28"/>
        </w:rPr>
        <w:t>а</w:t>
      </w:r>
      <w:r w:rsidRPr="00B42506">
        <w:rPr>
          <w:rFonts w:ascii="Times New Roman" w:hAnsi="Times New Roman"/>
          <w:sz w:val="28"/>
          <w:szCs w:val="28"/>
        </w:rPr>
        <w:t>встречу гостю, вылезавшему из дрожек. Урядник сухо пожал ему руку и о</w:t>
      </w:r>
      <w:r w:rsidRPr="00B42506">
        <w:rPr>
          <w:rFonts w:ascii="Times New Roman" w:hAnsi="Times New Roman"/>
          <w:sz w:val="28"/>
          <w:szCs w:val="28"/>
        </w:rPr>
        <w:t>с</w:t>
      </w:r>
      <w:r w:rsidRPr="00B42506">
        <w:rPr>
          <w:rFonts w:ascii="Times New Roman" w:hAnsi="Times New Roman"/>
          <w:sz w:val="28"/>
          <w:szCs w:val="28"/>
        </w:rPr>
        <w:t>тановился, ожидая приглашения в дом. Оно не замедлило последовать.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Никитич, стол нам, быстро! Чтоб там... сам знаешь, как.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Лакей поклонился и исчез в дверях.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С чем пожаловали, Павел Валерианович?- спросил Криволесов, ук</w:t>
      </w:r>
      <w:r w:rsidRPr="00B42506">
        <w:rPr>
          <w:rFonts w:ascii="Times New Roman" w:hAnsi="Times New Roman"/>
          <w:sz w:val="28"/>
          <w:szCs w:val="28"/>
        </w:rPr>
        <w:t>а</w:t>
      </w:r>
      <w:r w:rsidRPr="00B42506">
        <w:rPr>
          <w:rFonts w:ascii="Times New Roman" w:hAnsi="Times New Roman"/>
          <w:sz w:val="28"/>
          <w:szCs w:val="28"/>
        </w:rPr>
        <w:t>зывая полицейскому на кресло, сам же сел на диван.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Да так просто. Мимо ехал, дай, думаю, загляну к Петру Семенычу, посмотрю. Все ли у вас в порядке?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Отчего ж быть беспорядку? Я здесь хозяин, у меня не забалуешь!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Никитич принес поднос, с графинчиком водки и рюмками. Налил. Урядник и Петр Семенович взяли по рюмке и выпили.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Откушаете? - спросил Криволесов.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Нет. Дела, - весомо произнес урядник. - А что, говорят, у вас люди пропадают?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Кто говорит? - встрепенулся Петр Семенович.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Неважно. Так пропадают или нет?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Э-э... пропали двое мужиков. Думаю, сбежали, подлецы!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Отчего ж им бежать? - удивился урядник, поправляя ножны с саблей. - Вы, как я знаю, человек просвещенный, книги читаете, не зверствуете, пр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 xml:space="preserve">стите, как некоторые. И потом, разве всего двое?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Двое, - подтвердил Петр Семенович, - одного Мишкой звали, другого не помню...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Что же вы, Петр Семенович, в своем поместье не хозяин? С этого м</w:t>
      </w:r>
      <w:r w:rsidRPr="00B42506">
        <w:rPr>
          <w:rFonts w:ascii="Times New Roman" w:hAnsi="Times New Roman"/>
          <w:sz w:val="28"/>
          <w:szCs w:val="28"/>
        </w:rPr>
        <w:t>е</w:t>
      </w:r>
      <w:r w:rsidRPr="00B42506">
        <w:rPr>
          <w:rFonts w:ascii="Times New Roman" w:hAnsi="Times New Roman"/>
          <w:sz w:val="28"/>
          <w:szCs w:val="28"/>
        </w:rPr>
        <w:t>сяца пятнадцать человек пропало, как в воду кануло, а вы ни слухом, ни д</w:t>
      </w:r>
      <w:r w:rsidRPr="00B42506">
        <w:rPr>
          <w:rFonts w:ascii="Times New Roman" w:hAnsi="Times New Roman"/>
          <w:sz w:val="28"/>
          <w:szCs w:val="28"/>
        </w:rPr>
        <w:t>у</w:t>
      </w:r>
      <w:r w:rsidRPr="00B42506">
        <w:rPr>
          <w:rFonts w:ascii="Times New Roman" w:hAnsi="Times New Roman"/>
          <w:sz w:val="28"/>
          <w:szCs w:val="28"/>
        </w:rPr>
        <w:t xml:space="preserve">хом?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Лицо Криволесова ответило красноречивей слов.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Вы удивлены? - спросил урядник. - И ничего не знаете?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Ничего! - покачал головой помещик. - Пятнадцать человек! Найдите их. Это ваше дело, Павел Валерианович!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Ищем. Только нет следов. Ни у кого в округе ваши беглые не появл</w:t>
      </w:r>
      <w:r w:rsidRPr="00B42506">
        <w:rPr>
          <w:rFonts w:ascii="Times New Roman" w:hAnsi="Times New Roman"/>
          <w:sz w:val="28"/>
          <w:szCs w:val="28"/>
        </w:rPr>
        <w:t>я</w:t>
      </w:r>
      <w:r w:rsidRPr="00B42506">
        <w:rPr>
          <w:rFonts w:ascii="Times New Roman" w:hAnsi="Times New Roman"/>
          <w:sz w:val="28"/>
          <w:szCs w:val="28"/>
        </w:rPr>
        <w:t xml:space="preserve">лись. Я помню, мужики и при вашем батюшке покойном пропадали. Крут он был, ох крут, не вам, извините, чета. К Пугачеву от него сбегали. Но вы-то человек просвещенный, в Петербурге бывали, не то, что мы... Я вот думаю, может, они и не убегали никуда, а?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Что вы имеете в виду? - Петр Семенович встал, сверху вниз глядя на полицейского. - Я не позволю! Что за намеки? Кто сказал вам об этом?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Их жены. Надеюсь, вы, Петр Семенович, не станете отыгрываться на бабах? Прошу вас.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Это мое право! Я здесь хозяин, Павел Валерианович, это мои мужики, и я никому не позволю лезть в мои дела. И не собираюсь отчитываться перед вами!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Урядник молчал, внимательно следя за Криволесовым. Тот сам налил себе водки и выпил.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Вы плохо выглядите, Петр Семенович.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Не ваше дело, - огрызнулся помещик. - Сплю плохо. Уверяю вас, го</w:t>
      </w:r>
      <w:r w:rsidRPr="00B42506">
        <w:rPr>
          <w:rFonts w:ascii="Times New Roman" w:hAnsi="Times New Roman"/>
          <w:sz w:val="28"/>
          <w:szCs w:val="28"/>
        </w:rPr>
        <w:t>с</w:t>
      </w:r>
      <w:r w:rsidRPr="00B42506">
        <w:rPr>
          <w:rFonts w:ascii="Times New Roman" w:hAnsi="Times New Roman"/>
          <w:sz w:val="28"/>
          <w:szCs w:val="28"/>
        </w:rPr>
        <w:t>подин урядник, то, что вы сказали, меня самого повергло в... - он замолчал, подбирая слова. Так и не подобрав, махнул рукой и продолжил, - и я не знаю, что случилось с этими людьми! Прошу вас разыскать их!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А бабы уверяют, что их позвали на какие-то работы по вашему прик</w:t>
      </w:r>
      <w:r w:rsidRPr="00B42506">
        <w:rPr>
          <w:rFonts w:ascii="Times New Roman" w:hAnsi="Times New Roman"/>
          <w:sz w:val="28"/>
          <w:szCs w:val="28"/>
        </w:rPr>
        <w:t>а</w:t>
      </w:r>
      <w:r w:rsidRPr="00B42506">
        <w:rPr>
          <w:rFonts w:ascii="Times New Roman" w:hAnsi="Times New Roman"/>
          <w:sz w:val="28"/>
          <w:szCs w:val="28"/>
        </w:rPr>
        <w:t>зу, и после того они исчезли... - проронил урядник.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Может, вы мне очную ставку с ними устроите? - вскричал Петр Сем</w:t>
      </w:r>
      <w:r w:rsidRPr="00B42506">
        <w:rPr>
          <w:rFonts w:ascii="Times New Roman" w:hAnsi="Times New Roman"/>
          <w:sz w:val="28"/>
          <w:szCs w:val="28"/>
        </w:rPr>
        <w:t>е</w:t>
      </w:r>
      <w:r w:rsidRPr="00B42506">
        <w:rPr>
          <w:rFonts w:ascii="Times New Roman" w:hAnsi="Times New Roman"/>
          <w:sz w:val="28"/>
          <w:szCs w:val="28"/>
        </w:rPr>
        <w:t>нович. Урядник замахал руками: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Что вы, что вы. Просто по долгу службы хочу знать, что вы обо всем этом думаете.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Я уже сказал, - сухо ответил помещик.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 xml:space="preserve">В дверь постучали.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Кто там еще? - спросил Криволесов.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Вошел Никитич: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Горячее подавать?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Никитич, ты слышал, что в поместье пятнадцать человек пропало?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Никак нет, барин.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А вот бабы утверждают, будто я брал мужиков на работы в усадьбе, и здесь они пропали!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Какие работы? - поднял брови лакей. - Брешут они. Никаких работ у нас нет.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Видите, господин урядник, вот так, - закончил барин.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А для чего пистолет у вас на столе,  Петр Семенович? - спросил уря</w:t>
      </w:r>
      <w:r w:rsidRPr="00B42506">
        <w:rPr>
          <w:rFonts w:ascii="Times New Roman" w:hAnsi="Times New Roman"/>
          <w:sz w:val="28"/>
          <w:szCs w:val="28"/>
        </w:rPr>
        <w:t>д</w:t>
      </w:r>
      <w:r w:rsidRPr="00B42506">
        <w:rPr>
          <w:rFonts w:ascii="Times New Roman" w:hAnsi="Times New Roman"/>
          <w:sz w:val="28"/>
          <w:szCs w:val="28"/>
        </w:rPr>
        <w:t>ник. - Из любопытства спрашиваю, вы уж простите.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Криволесов повернул голову и уставился на пистолет, потом поверну</w:t>
      </w:r>
      <w:r w:rsidRPr="00B42506">
        <w:rPr>
          <w:rFonts w:ascii="Times New Roman" w:hAnsi="Times New Roman"/>
          <w:sz w:val="28"/>
          <w:szCs w:val="28"/>
        </w:rPr>
        <w:t>л</w:t>
      </w:r>
      <w:r w:rsidRPr="00B42506">
        <w:rPr>
          <w:rFonts w:ascii="Times New Roman" w:hAnsi="Times New Roman"/>
          <w:sz w:val="28"/>
          <w:szCs w:val="28"/>
        </w:rPr>
        <w:t>ся к полицейскому. На небритом лице барина лихорадочно блестели глаза: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Стрелять люблю.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Будьте осторожны, Петр Семенович, - сказал, поднимаясь из кресла, урядник, - народ гудит. Тут и до бунта недалеко. Не доводите до беды. А ежели что вспомните - зовите. 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Прошла неделя. Петр Семенович все чаще засиживался в кабинете и думал, вертя на пальце ключ от подземелья. Снова нужны деньги, но идти под землю он не хотел и не мог. Пятнадцать мужиков исчезли, пропали. Или ушли? Но зачем им сбегать? Бросать жен, детей? Никитич, сколь не допр</w:t>
      </w:r>
      <w:r w:rsidRPr="00B42506">
        <w:rPr>
          <w:rFonts w:ascii="Times New Roman" w:hAnsi="Times New Roman"/>
          <w:sz w:val="28"/>
          <w:szCs w:val="28"/>
        </w:rPr>
        <w:t>а</w:t>
      </w:r>
      <w:r w:rsidRPr="00B42506">
        <w:rPr>
          <w:rFonts w:ascii="Times New Roman" w:hAnsi="Times New Roman"/>
          <w:sz w:val="28"/>
          <w:szCs w:val="28"/>
        </w:rPr>
        <w:t>шивал его Криволесов, отнекивался и клялся, что брал мужиков разве что крышу починить или забор поправить, а потом по домам отпускал, а куда они делись, Бог весть...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Петр Семенович не заметил, как заснул, склонившись на стол. Спалось ему на удивление хорошо и спокойно, не так, как прошлые ночи, но помещ</w:t>
      </w:r>
      <w:r w:rsidRPr="00B42506">
        <w:rPr>
          <w:rFonts w:ascii="Times New Roman" w:hAnsi="Times New Roman"/>
          <w:sz w:val="28"/>
          <w:szCs w:val="28"/>
        </w:rPr>
        <w:t>и</w:t>
      </w:r>
      <w:r w:rsidRPr="00B42506">
        <w:rPr>
          <w:rFonts w:ascii="Times New Roman" w:hAnsi="Times New Roman"/>
          <w:sz w:val="28"/>
          <w:szCs w:val="28"/>
        </w:rPr>
        <w:t xml:space="preserve">ка разбудили крики, доносившиеся со двора. Барин встал и подошел к окну. Наступал вечер, и солнце уже касалось верхушек сосен.  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Барин спит, не велел будить, - услышал он голос лакея.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А ну, зови его! - хрипло крикнул кто-то.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Где мой муж? - кричала какая-то женщина. - Ты его вчера позвал, ск</w:t>
      </w:r>
      <w:r w:rsidRPr="00B42506">
        <w:rPr>
          <w:rFonts w:ascii="Times New Roman" w:hAnsi="Times New Roman"/>
          <w:sz w:val="28"/>
          <w:szCs w:val="28"/>
        </w:rPr>
        <w:t>а</w:t>
      </w:r>
      <w:r w:rsidRPr="00B42506">
        <w:rPr>
          <w:rFonts w:ascii="Times New Roman" w:hAnsi="Times New Roman"/>
          <w:sz w:val="28"/>
          <w:szCs w:val="28"/>
        </w:rPr>
        <w:t>зал: барин к себе требует! Где он? Что он с ним сделал, ирод окаянный?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Про то ничего не знаю, мое дело -  позвать, раз барин велит, - отвечал Никитич, - а что там барин делать изволит... Про то знать не могу.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 xml:space="preserve">"Что он такое говорит? - спросонья подумал Криволесов. - О чем это он? Я никого никуда не звал!"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Толпа зашумела, заглушая попытки лакея перекричать их: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Зови барина!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Пущай ответит!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Не то мы сами!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Петр Семенович похолодел. Он слышал от отца, что творила озвере</w:t>
      </w:r>
      <w:r w:rsidRPr="00B42506">
        <w:rPr>
          <w:rFonts w:ascii="Times New Roman" w:hAnsi="Times New Roman"/>
          <w:sz w:val="28"/>
          <w:szCs w:val="28"/>
        </w:rPr>
        <w:t>в</w:t>
      </w:r>
      <w:r w:rsidRPr="00B42506">
        <w:rPr>
          <w:rFonts w:ascii="Times New Roman" w:hAnsi="Times New Roman"/>
          <w:sz w:val="28"/>
          <w:szCs w:val="28"/>
        </w:rPr>
        <w:t>шая толпа во время бунта Пугачева, но никогда не думал, что его собстве</w:t>
      </w:r>
      <w:r w:rsidRPr="00B42506">
        <w:rPr>
          <w:rFonts w:ascii="Times New Roman" w:hAnsi="Times New Roman"/>
          <w:sz w:val="28"/>
          <w:szCs w:val="28"/>
        </w:rPr>
        <w:t>н</w:t>
      </w:r>
      <w:r w:rsidRPr="00B42506">
        <w:rPr>
          <w:rFonts w:ascii="Times New Roman" w:hAnsi="Times New Roman"/>
          <w:sz w:val="28"/>
          <w:szCs w:val="28"/>
        </w:rPr>
        <w:t xml:space="preserve">ные крестьяне станут так кричать! Выйти к ним? Опасно! Бежать? Стыдно. Криволесов еще ни от кого не бегал! А может, они пошумят, да разойдутся? Барин выглянул в окно и громко крикнул: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В чем дело?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Его заметили, и толпа отхлынула от крыльца, остановившись под о</w:t>
      </w:r>
      <w:r w:rsidRPr="00B42506">
        <w:rPr>
          <w:rFonts w:ascii="Times New Roman" w:hAnsi="Times New Roman"/>
          <w:sz w:val="28"/>
          <w:szCs w:val="28"/>
        </w:rPr>
        <w:t>к</w:t>
      </w:r>
      <w:r w:rsidRPr="00B42506">
        <w:rPr>
          <w:rFonts w:ascii="Times New Roman" w:hAnsi="Times New Roman"/>
          <w:sz w:val="28"/>
          <w:szCs w:val="28"/>
        </w:rPr>
        <w:t>нами. Петр Семенович разглядел среди них кучера Семена. Тот был пьян и кричал едва ли не громче всех.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"Запорю, скотину!" - пообещал себе Криволесов.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Барин, где мой муж? - закричала одна из женщин. В светлой повс</w:t>
      </w:r>
      <w:r w:rsidRPr="00B42506">
        <w:rPr>
          <w:rFonts w:ascii="Times New Roman" w:hAnsi="Times New Roman"/>
          <w:sz w:val="28"/>
          <w:szCs w:val="28"/>
        </w:rPr>
        <w:t>е</w:t>
      </w:r>
      <w:r w:rsidRPr="00B42506">
        <w:rPr>
          <w:rFonts w:ascii="Times New Roman" w:hAnsi="Times New Roman"/>
          <w:sz w:val="28"/>
          <w:szCs w:val="28"/>
        </w:rPr>
        <w:t>дневной одежде они так мало отличались друг от друга, что барин не зам</w:t>
      </w:r>
      <w:r w:rsidRPr="00B42506">
        <w:rPr>
          <w:rFonts w:ascii="Times New Roman" w:hAnsi="Times New Roman"/>
          <w:sz w:val="28"/>
          <w:szCs w:val="28"/>
        </w:rPr>
        <w:t>е</w:t>
      </w:r>
      <w:r w:rsidRPr="00B42506">
        <w:rPr>
          <w:rFonts w:ascii="Times New Roman" w:hAnsi="Times New Roman"/>
          <w:sz w:val="28"/>
          <w:szCs w:val="28"/>
        </w:rPr>
        <w:t xml:space="preserve">тил, которая из них кричала, тем более, что крик подхватили остальные: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И мой пропал!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Что ты с ними сделал?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Где они?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Постепенно крики стихли. Толпа ждала ответа. Помещик посмотрел вниз, стараясь не задерживать ни на ком взгляда, и сказал как можно строже: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Разойдитесь! Я не знаю, где ваши мужики. Сам хотел бы знать!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Врешь ты все! - выкрикнул кто-то. Кажется, плотник, делавший дверь в подземелье. - Говорят, ты мужиков в подземелье своем замучил!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Криволесов потерял дар речи, а толпа заголосила: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Вчера Федоса взял, он и пропал!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И Гришка пропал!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И Степан!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В подвалах своих уморил, людоед!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За что, барин!?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У него подвал костями усыпан, сам видел, вот вам крест! - орал пь</w:t>
      </w:r>
      <w:r w:rsidRPr="00B42506">
        <w:rPr>
          <w:rFonts w:ascii="Times New Roman" w:hAnsi="Times New Roman"/>
          <w:sz w:val="28"/>
          <w:szCs w:val="28"/>
        </w:rPr>
        <w:t>я</w:t>
      </w:r>
      <w:r w:rsidRPr="00B42506">
        <w:rPr>
          <w:rFonts w:ascii="Times New Roman" w:hAnsi="Times New Roman"/>
          <w:sz w:val="28"/>
          <w:szCs w:val="28"/>
        </w:rPr>
        <w:t xml:space="preserve">ный кучер. - Его благородие мне молчать приказывали, говорили, убью, мол! Пошли мы с ним, а от Мишки-то одни косточки остались, в кровушке все! Упырь он, как есть, упырь! И дружки его, упыри, под землей обретаются!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Слышали, православные, барин наш - вурдалак!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Упырь!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Сжечь его, покудова он нас всех не сожрал!   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Ломай двери!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А ну! - парадная дверь, видимо, предусмотрительно запертая Никит</w:t>
      </w:r>
      <w:r w:rsidRPr="00B42506">
        <w:rPr>
          <w:rFonts w:ascii="Times New Roman" w:hAnsi="Times New Roman"/>
          <w:sz w:val="28"/>
          <w:szCs w:val="28"/>
        </w:rPr>
        <w:t>и</w:t>
      </w:r>
      <w:r w:rsidRPr="00B42506">
        <w:rPr>
          <w:rFonts w:ascii="Times New Roman" w:hAnsi="Times New Roman"/>
          <w:sz w:val="28"/>
          <w:szCs w:val="28"/>
        </w:rPr>
        <w:t>чем, затрещала под гнетом навалившихся людей. Петр Семенович кинулся прочь из кабинета, но остановился, вернулся и схватил со стола пистолет. Криволесов понимал: с толпой ему не сладить, будь у него хоть десять пи</w:t>
      </w:r>
      <w:r w:rsidRPr="00B42506">
        <w:rPr>
          <w:rFonts w:ascii="Times New Roman" w:hAnsi="Times New Roman"/>
          <w:sz w:val="28"/>
          <w:szCs w:val="28"/>
        </w:rPr>
        <w:t>с</w:t>
      </w:r>
      <w:r w:rsidRPr="00B42506">
        <w:rPr>
          <w:rFonts w:ascii="Times New Roman" w:hAnsi="Times New Roman"/>
          <w:sz w:val="28"/>
          <w:szCs w:val="28"/>
        </w:rPr>
        <w:t>толетов, а потому надо бежать!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 xml:space="preserve">Он выскочил в коридор. Окна там выходили на другую сторону дома, как раз под ними разбит цветник, земля рыхлая... Петр Семенович распахнул окно и полез на подоконник. Высоко, но делать нечего - снизу послышался треск упавшей двери и топот поднимавшихся по парадной лестнице людей. Криволесов прыгнул.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 xml:space="preserve">Приземлился он удачно, лишь пистолет больно ударил по пальцам, но оружия барин не выпустил. Барин поднялся и побежал к погребам. Двери там крепкие, выстоят, а там подоспеет кто-нибудь...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Вон он! Держи! - закричал детский голос. - Убег!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Не убежит! - уверенно ответил густой бас. - Поймаем!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И столько жестокой страсти было в том голосе, что Петру Семеновичу стало страшней, чем в подземных тоннелях.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Едва он подбежал к погребу, из-за угла показались люди, вооруженные кольями, вилами и серпами. Дверь в подпол оказалась запертой, но у Петра Семеновича был ключ. Лихорадочно шаря по карманам, он, наконец, нашел его и повернул в замке. Помещик еле успел заскочить внутрь и задвинуть щеколду. В дверь свирепо забарабанили. Петр Семенович отступил подальше и перевел дыхание. Сердце колотилось, и руки, только что в два счета о</w:t>
      </w:r>
      <w:r w:rsidRPr="00B42506">
        <w:rPr>
          <w:rFonts w:ascii="Times New Roman" w:hAnsi="Times New Roman"/>
          <w:sz w:val="28"/>
          <w:szCs w:val="28"/>
        </w:rPr>
        <w:t>т</w:t>
      </w:r>
      <w:r w:rsidRPr="00B42506">
        <w:rPr>
          <w:rFonts w:ascii="Times New Roman" w:hAnsi="Times New Roman"/>
          <w:sz w:val="28"/>
          <w:szCs w:val="28"/>
        </w:rPr>
        <w:t>крывшие замок, ходили ходуном. Что делать? В подвале было темно, лишь крошечное окошко под самым потолком давало немного света.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Ломай дверь! - услышал он голос снаружи. Что-то тяжелое ухнуло, и дверь застонала. Криволесов посмотрел на окованный железом вход в подз</w:t>
      </w:r>
      <w:r w:rsidRPr="00B42506">
        <w:rPr>
          <w:rFonts w:ascii="Times New Roman" w:hAnsi="Times New Roman"/>
          <w:sz w:val="28"/>
          <w:szCs w:val="28"/>
        </w:rPr>
        <w:t>е</w:t>
      </w:r>
      <w:r w:rsidRPr="00B42506">
        <w:rPr>
          <w:rFonts w:ascii="Times New Roman" w:hAnsi="Times New Roman"/>
          <w:sz w:val="28"/>
          <w:szCs w:val="28"/>
        </w:rPr>
        <w:t>мелье. Уж эта дверь выдержит! Помещик достал второй ключ и открыл вход. Эх, нет лампы! Но делать нечего: лучше мрак, чем смерть.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Он шагнул внутрь, закрыл дверь на ключ и сел на холодный земляной пол. Прошел, наверно, час. Криволесов сидел и слушал, как мужики ломают дверь в погреб, как с торжествующими криками врываются внутрь и встают перед последней преградой.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5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Здесь он, мужики! - кричал Семен. - Там его нора. И кости там.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Ответом был рев толпы, и сильные удары в окованную железом дверь.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Слышь, барин! - громко и страшно сказал кто-то. - Подожди, скоро мы твои кишки на вилы намотаем!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Петр Семенович мигом поднялся и стал наощупь отступать в тоннель, одной рукой касаясь земляной стены, другой сжимая оружие. Он несколько раз свернул, и голоса преследователей почти затихли. И вдруг услышал ш</w:t>
      </w:r>
      <w:r w:rsidRPr="00B42506">
        <w:rPr>
          <w:rFonts w:ascii="Times New Roman" w:hAnsi="Times New Roman"/>
          <w:sz w:val="28"/>
          <w:szCs w:val="28"/>
        </w:rPr>
        <w:t>а</w:t>
      </w:r>
      <w:r w:rsidRPr="00B42506">
        <w:rPr>
          <w:rFonts w:ascii="Times New Roman" w:hAnsi="Times New Roman"/>
          <w:sz w:val="28"/>
          <w:szCs w:val="28"/>
        </w:rPr>
        <w:t>ги. Шел человек. Спокойно, уверенно, зная дорогу. Но как он попал сюда? На всякий случай Петр Семенович изготовился стрелять.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Из-за поворота показался ореол света, затем длинная уродливая тень, лишь потом Криволесов увидел знакомую сутулую фигуру с клочьями волос на почти лысой голове. Никитич!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Ты! Откуда ты здесь? - выговорил Криволесов.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Идемте за мной, Петр Семенович, спасаться вам надо, - бесстрастно сказал Никитич и, не дожидаясь ответа хозяина, повернул обратно. Раз он как-то прошел в подземелье, подумал Криволесов, значит, есть выход отс</w:t>
      </w:r>
      <w:r w:rsidRPr="00B42506">
        <w:rPr>
          <w:rFonts w:ascii="Times New Roman" w:hAnsi="Times New Roman"/>
          <w:sz w:val="28"/>
          <w:szCs w:val="28"/>
        </w:rPr>
        <w:t>ю</w:t>
      </w:r>
      <w:r w:rsidRPr="00B42506">
        <w:rPr>
          <w:rFonts w:ascii="Times New Roman" w:hAnsi="Times New Roman"/>
          <w:sz w:val="28"/>
          <w:szCs w:val="28"/>
        </w:rPr>
        <w:t>да! Надо идти! И Петр Семенович быстро последовал за лакеем. Они мин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>вали знакомый зал с костями, пролезли в верхний ход и очутились в комнате с камнем.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Куда мы идем, Никитич? - спросил Криволесов. Он вспомнил неож</w:t>
      </w:r>
      <w:r w:rsidRPr="00B42506">
        <w:rPr>
          <w:rFonts w:ascii="Times New Roman" w:hAnsi="Times New Roman"/>
          <w:sz w:val="28"/>
          <w:szCs w:val="28"/>
        </w:rPr>
        <w:t>и</w:t>
      </w:r>
      <w:r w:rsidRPr="00B42506">
        <w:rPr>
          <w:rFonts w:ascii="Times New Roman" w:hAnsi="Times New Roman"/>
          <w:sz w:val="28"/>
          <w:szCs w:val="28"/>
        </w:rPr>
        <w:t xml:space="preserve">данную и страшную смерть мужика, когда его еще не успевшее остыть тело сожрали огромные черви.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Не беспокойтесь, барин, выберемся.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Ты знаешь, куда идти? Откуда? -</w:t>
      </w:r>
      <w:r w:rsidRPr="00B42506">
        <w:rPr>
          <w:rFonts w:ascii="Times New Roman" w:hAnsi="Times New Roman"/>
          <w:sz w:val="28"/>
          <w:szCs w:val="28"/>
        </w:rPr>
        <w:tab/>
        <w:t>Не отвечая, Никитич нырнул в це</w:t>
      </w:r>
      <w:r w:rsidRPr="00B42506">
        <w:rPr>
          <w:rFonts w:ascii="Times New Roman" w:hAnsi="Times New Roman"/>
          <w:sz w:val="28"/>
          <w:szCs w:val="28"/>
        </w:rPr>
        <w:t>н</w:t>
      </w:r>
      <w:r w:rsidRPr="00B42506">
        <w:rPr>
          <w:rFonts w:ascii="Times New Roman" w:hAnsi="Times New Roman"/>
          <w:sz w:val="28"/>
          <w:szCs w:val="28"/>
        </w:rPr>
        <w:t>тральный проход, и Петру Семеновичу ничего не оставалось, как лезть сл</w:t>
      </w:r>
      <w:r w:rsidRPr="00B42506">
        <w:rPr>
          <w:rFonts w:ascii="Times New Roman" w:hAnsi="Times New Roman"/>
          <w:sz w:val="28"/>
          <w:szCs w:val="28"/>
        </w:rPr>
        <w:t>е</w:t>
      </w:r>
      <w:r w:rsidRPr="00B42506">
        <w:rPr>
          <w:rFonts w:ascii="Times New Roman" w:hAnsi="Times New Roman"/>
          <w:sz w:val="28"/>
          <w:szCs w:val="28"/>
        </w:rPr>
        <w:t>дом. Скоро они очутились в помещении с рыхлой, жирной землей под ног</w:t>
      </w:r>
      <w:r w:rsidRPr="00B42506">
        <w:rPr>
          <w:rFonts w:ascii="Times New Roman" w:hAnsi="Times New Roman"/>
          <w:sz w:val="28"/>
          <w:szCs w:val="28"/>
        </w:rPr>
        <w:t>а</w:t>
      </w:r>
      <w:r w:rsidRPr="00B42506">
        <w:rPr>
          <w:rFonts w:ascii="Times New Roman" w:hAnsi="Times New Roman"/>
          <w:sz w:val="28"/>
          <w:szCs w:val="28"/>
        </w:rPr>
        <w:t>ми. В стенах виднелись странные отверстия, такие большие, что в них можно засунуть руку. Без конца оглядываясь, Криволесов не заметил подвоха и опомнился, когда, проломав хлипкий настил, упал на дно ямы. Пребольно ударившись плечом, Петр Семенович вскрикнул: яму наполняли кости. Под ушибленным плечом скалился человеческий череп.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Над краем показалось лицо Никитича. Лампу он поставил на пол, свет от нее бросал на лицо лакея зловещие тени: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Не расшиблись, барин?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Никитич! Вытащи меня отсюда! - крикнул Петр Семенович. Он ост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 xml:space="preserve">рожно пошевелил руками и ногами. Вроде не сломаны. Хотя плечо чертовски болит.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Сейчас, барин, только за веревкой сбегаю, - с издевкой проговорил лакей.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Никитич!! - взвыл Криволесов, чувствуя, как ужас осязаемо берет за сердце и сдавливает. - Не уходи! Не надо веревки! Протяни руку!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Не хочу, барин.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Что... ты... Мерзавец! Я приказываю, Никитич. Вытащи меня!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Нет, барин, - улыбаясь страшной улыбкой, проговорил лакей. - Я до</w:t>
      </w:r>
      <w:r w:rsidRPr="00B42506">
        <w:rPr>
          <w:rFonts w:ascii="Times New Roman" w:hAnsi="Times New Roman"/>
          <w:sz w:val="28"/>
          <w:szCs w:val="28"/>
        </w:rPr>
        <w:t>л</w:t>
      </w:r>
      <w:r w:rsidRPr="00B42506">
        <w:rPr>
          <w:rFonts w:ascii="Times New Roman" w:hAnsi="Times New Roman"/>
          <w:sz w:val="28"/>
          <w:szCs w:val="28"/>
        </w:rPr>
        <w:t xml:space="preserve">го ждал этого дня. Больше они ждать не могут. Ты мешаешь им.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Что ты говоришь, Никитич? Ты сошел с ума?! - рука Петра Семен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>вича нащупала выпавший при падении пистолет.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Нет, я в своем уме. Мне жаль вас, Петр Семенович, хороший вы были барин, не в пример отцу вашему. Но не потому вы здесь.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Что... такое? - Криволесов ничего не понимал. Он жаждал одного: в</w:t>
      </w:r>
      <w:r w:rsidRPr="00B42506">
        <w:rPr>
          <w:rFonts w:ascii="Times New Roman" w:hAnsi="Times New Roman"/>
          <w:sz w:val="28"/>
          <w:szCs w:val="28"/>
        </w:rPr>
        <w:t>ы</w:t>
      </w:r>
      <w:r w:rsidRPr="00B42506">
        <w:rPr>
          <w:rFonts w:ascii="Times New Roman" w:hAnsi="Times New Roman"/>
          <w:sz w:val="28"/>
          <w:szCs w:val="28"/>
        </w:rPr>
        <w:t>браться, выбраться любой ценой! - Никитич, дай руку! Я отплачу тебе, денег дам, сколько хочешь дам! Только вытащи!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Хе! Барин... - усмехнулся лакей. Он достал из-за пазухи знакомое Петру Семеновичу ожерелье и помахал им. - Я и сам вам денег дать могу. Сколь пожелаете! - он кинул драгоценность на дно ямы. - Хотите, еще есть! Много! Мне столько и не надо! Золото, камешки!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Что же тебе надо, подлец?! - вскричал Криволесов. Никитич вновь улыбнулся, показывая редкие черные зубы: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А хочу посмотреть, как вас жрать будут! - он театрально выждал па</w:t>
      </w:r>
      <w:r w:rsidRPr="00B42506">
        <w:rPr>
          <w:rFonts w:ascii="Times New Roman" w:hAnsi="Times New Roman"/>
          <w:sz w:val="28"/>
          <w:szCs w:val="28"/>
        </w:rPr>
        <w:t>у</w:t>
      </w:r>
      <w:r w:rsidRPr="00B42506">
        <w:rPr>
          <w:rFonts w:ascii="Times New Roman" w:hAnsi="Times New Roman"/>
          <w:sz w:val="28"/>
          <w:szCs w:val="28"/>
        </w:rPr>
        <w:t>зу, ожидая, какой эффект произведут его слова. – Страшно, небось, барин? А?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Ах ты, сволочь! - Петр Семенович выхватил пистолет.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Грохнул выстрел. Когда сизый дым рассеялся, барин увидал ухмыля</w:t>
      </w:r>
      <w:r w:rsidRPr="00B42506">
        <w:rPr>
          <w:rFonts w:ascii="Times New Roman" w:hAnsi="Times New Roman"/>
          <w:sz w:val="28"/>
          <w:szCs w:val="28"/>
        </w:rPr>
        <w:t>в</w:t>
      </w:r>
      <w:r w:rsidRPr="00B42506">
        <w:rPr>
          <w:rFonts w:ascii="Times New Roman" w:hAnsi="Times New Roman"/>
          <w:sz w:val="28"/>
          <w:szCs w:val="28"/>
        </w:rPr>
        <w:t>шегося лакея.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Черт возьми, я не мог промахнуться! - сквозь зубы прошипел Петр Семенович.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Может и не промахнулись, - усмехнулся Никитич, - а только кто пи</w:t>
      </w:r>
      <w:r w:rsidRPr="00B42506">
        <w:rPr>
          <w:rFonts w:ascii="Times New Roman" w:hAnsi="Times New Roman"/>
          <w:sz w:val="28"/>
          <w:szCs w:val="28"/>
        </w:rPr>
        <w:t>с</w:t>
      </w:r>
      <w:r w:rsidRPr="00B42506">
        <w:rPr>
          <w:rFonts w:ascii="Times New Roman" w:hAnsi="Times New Roman"/>
          <w:sz w:val="28"/>
          <w:szCs w:val="28"/>
        </w:rPr>
        <w:t>толи вам заряжает?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Криволесов понял и бессильно заскрипел зубами. Он бросился на о</w:t>
      </w:r>
      <w:r w:rsidRPr="00B42506">
        <w:rPr>
          <w:rFonts w:ascii="Times New Roman" w:hAnsi="Times New Roman"/>
          <w:sz w:val="28"/>
          <w:szCs w:val="28"/>
        </w:rPr>
        <w:t>т</w:t>
      </w:r>
      <w:r w:rsidRPr="00B42506">
        <w:rPr>
          <w:rFonts w:ascii="Times New Roman" w:hAnsi="Times New Roman"/>
          <w:sz w:val="28"/>
          <w:szCs w:val="28"/>
        </w:rPr>
        <w:t xml:space="preserve">весную стену, карабкался на нее, срывая ногти, матерясь и чертыхаясь, но выбраться не мог. Никитич смеялся, сгибаясь от смеха и хлопая руками по бокам.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Они скоро придут, - сказал он вдруг, прекращая смех, но рот его все еще кривился в непонятных помещику судорогах, - очень скоро! И я посмо</w:t>
      </w:r>
      <w:r w:rsidRPr="00B42506">
        <w:rPr>
          <w:rFonts w:ascii="Times New Roman" w:hAnsi="Times New Roman"/>
          <w:sz w:val="28"/>
          <w:szCs w:val="28"/>
        </w:rPr>
        <w:t>т</w:t>
      </w:r>
      <w:r w:rsidRPr="00B42506">
        <w:rPr>
          <w:rFonts w:ascii="Times New Roman" w:hAnsi="Times New Roman"/>
          <w:sz w:val="28"/>
          <w:szCs w:val="28"/>
        </w:rPr>
        <w:t>рю, как они сожрут барина. Забавно смотреть, как умирают мужики, но все же не так интересно, как баре! Помню, был проезжий студент, так он от страха по латыни говорить стал! Забавно.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Ты... сумасшедший! - выкрикнул Петр Семенович. - Как я не видел этого?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Я слуга пожирателей и только, - сказал Никитич. – Теперь они здесь хозяева. И я.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Ты никто, холоп, каторжник! Ничто здесь не будет твоим!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Какие страшные слова, Петр Семенович, - усмехнулся лакей. – Да только ни имения вашего, которое полыхает сейчас, ни золота мне не надо. Вот мое царство, здесь!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Он прошелся, трогая влажные, лоснящиеся стены: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Здесь ваши предки прятали сокровища, все, что награбили, отобрали и украли. Глупцы, как и все люди, не о том думали, не тем богам молились... Где они теперь, что от них осталось? – Никитич вновь засмеялся. – Здесь, Петр Семенович, скрыто другое. Вы скоро увидите... То, что живет в земле от начала времен, то, для кого наши тела – пища. Древние боги, пережившие потоп. И я служу им, всегда служил. Им, а не тебе, барин. 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Лакей засмеялся так, что помещик похолодел. Безумец, он безумен, п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 xml:space="preserve">думал Криволесов, о чем он говорит? 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Ты поплатишься за все! Не на этом, так на том свете! Господь не п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>пустит...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Слуга расхохотался: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Я не верю в вашего Господа! Есть только жизнь и смерть. И посме</w:t>
      </w:r>
      <w:r w:rsidRPr="00B42506">
        <w:rPr>
          <w:rFonts w:ascii="Times New Roman" w:hAnsi="Times New Roman"/>
          <w:sz w:val="28"/>
          <w:szCs w:val="28"/>
        </w:rPr>
        <w:t>р</w:t>
      </w:r>
      <w:r w:rsidRPr="00B42506">
        <w:rPr>
          <w:rFonts w:ascii="Times New Roman" w:hAnsi="Times New Roman"/>
          <w:sz w:val="28"/>
          <w:szCs w:val="28"/>
        </w:rPr>
        <w:t xml:space="preserve">тие, когда душа томится в земле, видя, как </w:t>
      </w:r>
      <w:r w:rsidRPr="00B42506">
        <w:rPr>
          <w:rFonts w:ascii="Times New Roman" w:hAnsi="Times New Roman"/>
          <w:i/>
          <w:sz w:val="28"/>
          <w:szCs w:val="28"/>
        </w:rPr>
        <w:t>они</w:t>
      </w:r>
      <w:r w:rsidRPr="00B42506">
        <w:rPr>
          <w:rFonts w:ascii="Times New Roman" w:hAnsi="Times New Roman"/>
          <w:sz w:val="28"/>
          <w:szCs w:val="28"/>
        </w:rPr>
        <w:t xml:space="preserve"> грызут и сжирают тебя! Нет ничего страшней и невыносимей этого! Только я, их слуга, буду лежать в земле спокойно, а вас всех сожрут! Так было и будет, пока они не вернутся и возьмут то, что принадлежит им по праву: всю землю! И только мы, их слуги, восстанем вместе с ними. А тебя, барин, сожрут еще живого! 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Будь проклят, будь ты проклят! - шептал Криволесов. Кричать пом</w:t>
      </w:r>
      <w:r w:rsidRPr="00B42506">
        <w:rPr>
          <w:rFonts w:ascii="Times New Roman" w:hAnsi="Times New Roman"/>
          <w:sz w:val="28"/>
          <w:szCs w:val="28"/>
        </w:rPr>
        <w:t>е</w:t>
      </w:r>
      <w:r w:rsidRPr="00B42506">
        <w:rPr>
          <w:rFonts w:ascii="Times New Roman" w:hAnsi="Times New Roman"/>
          <w:sz w:val="28"/>
          <w:szCs w:val="28"/>
        </w:rPr>
        <w:t>щик уже не мог, да и кто здесь услышит? Ноги ослабели, и барин сел на дно ямы, безучастно глядя перед собой. Никитич простер над ним руку, в кот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>рой возникла деревянная чаша, что-то теплое и липкое пролилось на Крив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>лесова и потекло по одежде. Помещик машинально вытер лицо и почувств</w:t>
      </w:r>
      <w:r w:rsidRPr="00B42506">
        <w:rPr>
          <w:rFonts w:ascii="Times New Roman" w:hAnsi="Times New Roman"/>
          <w:sz w:val="28"/>
          <w:szCs w:val="28"/>
        </w:rPr>
        <w:t>о</w:t>
      </w:r>
      <w:r w:rsidRPr="00B42506">
        <w:rPr>
          <w:rFonts w:ascii="Times New Roman" w:hAnsi="Times New Roman"/>
          <w:sz w:val="28"/>
          <w:szCs w:val="28"/>
        </w:rPr>
        <w:t xml:space="preserve">вал солоноватый привкус крови.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 xml:space="preserve">- Они уже близко!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ab/>
        <w:t>Даже в темноте ямы Петр Семенович разглядел, как земляные стены задрожали, и послышался жуткий шуршащий звук. Потом он увидел их, и з</w:t>
      </w:r>
      <w:r w:rsidRPr="00B42506">
        <w:rPr>
          <w:rFonts w:ascii="Times New Roman" w:hAnsi="Times New Roman"/>
          <w:sz w:val="28"/>
          <w:szCs w:val="28"/>
        </w:rPr>
        <w:t>а</w:t>
      </w:r>
      <w:r w:rsidRPr="00B42506">
        <w:rPr>
          <w:rFonts w:ascii="Times New Roman" w:hAnsi="Times New Roman"/>
          <w:sz w:val="28"/>
          <w:szCs w:val="28"/>
        </w:rPr>
        <w:t xml:space="preserve">кричал, отбиваясь от десятка вцепившихся в тело жадных ртов. Одурев от боли и ужаса, помещик задергался, повалившись на дно ямы, и исчез под лоснящимися телами огромных червей. </w:t>
      </w:r>
    </w:p>
    <w:p w:rsidR="00201BB5" w:rsidRPr="00B42506" w:rsidRDefault="00201BB5" w:rsidP="00B4250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B42506">
        <w:rPr>
          <w:rFonts w:ascii="Times New Roman" w:hAnsi="Times New Roman"/>
          <w:sz w:val="28"/>
          <w:szCs w:val="28"/>
        </w:rPr>
        <w:t>- Примите мою жертву, пожиратели, - воздел руки Никитич. - Люди з</w:t>
      </w:r>
      <w:r w:rsidRPr="00B42506">
        <w:rPr>
          <w:rFonts w:ascii="Times New Roman" w:hAnsi="Times New Roman"/>
          <w:sz w:val="28"/>
          <w:szCs w:val="28"/>
        </w:rPr>
        <w:t>а</w:t>
      </w:r>
      <w:r w:rsidRPr="00B42506">
        <w:rPr>
          <w:rFonts w:ascii="Times New Roman" w:hAnsi="Times New Roman"/>
          <w:sz w:val="28"/>
          <w:szCs w:val="28"/>
        </w:rPr>
        <w:t>были, что их тела - лишь корм для вас, прах земли, которая ваша с начала времен...</w:t>
      </w:r>
    </w:p>
    <w:p w:rsidR="00201BB5" w:rsidRPr="00B42506" w:rsidRDefault="00201BB5" w:rsidP="00A37B55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201BB5" w:rsidRPr="00A37B55" w:rsidRDefault="00201BB5" w:rsidP="00A37B55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sz w:val="28"/>
          <w:szCs w:val="28"/>
        </w:rPr>
      </w:pPr>
      <w:r w:rsidRPr="00A37B55">
        <w:rPr>
          <w:rFonts w:ascii="Times New Roman" w:hAnsi="Times New Roman"/>
          <w:b/>
          <w:sz w:val="28"/>
          <w:szCs w:val="28"/>
        </w:rPr>
        <w:t>Профессионально сделанный рассказ, можно публиковать. Недост</w:t>
      </w:r>
      <w:r w:rsidRPr="00A37B55">
        <w:rPr>
          <w:rFonts w:ascii="Times New Roman" w:hAnsi="Times New Roman"/>
          <w:b/>
          <w:sz w:val="28"/>
          <w:szCs w:val="28"/>
        </w:rPr>
        <w:t>а</w:t>
      </w:r>
      <w:r w:rsidRPr="00A37B55">
        <w:rPr>
          <w:rFonts w:ascii="Times New Roman" w:hAnsi="Times New Roman"/>
          <w:b/>
          <w:sz w:val="28"/>
          <w:szCs w:val="28"/>
        </w:rPr>
        <w:t>ток: ожидаемая концовка. Финал не удивляет, не предлагает читателю нового</w:t>
      </w:r>
      <w:r>
        <w:rPr>
          <w:rFonts w:ascii="Times New Roman" w:hAnsi="Times New Roman"/>
          <w:b/>
          <w:sz w:val="28"/>
          <w:szCs w:val="28"/>
        </w:rPr>
        <w:t xml:space="preserve"> и</w:t>
      </w:r>
      <w:r w:rsidRPr="00A37B55">
        <w:rPr>
          <w:rFonts w:ascii="Times New Roman" w:hAnsi="Times New Roman"/>
          <w:b/>
          <w:sz w:val="28"/>
          <w:szCs w:val="28"/>
        </w:rPr>
        <w:t xml:space="preserve"> неожиданного взгляда на ситуацию, не поражает воображение красивой сценой, как оно бывает в действительно хороших рассказах. Разгадки вполне себе банальны. Предательство слуги вычитывается з</w:t>
      </w:r>
      <w:r w:rsidRPr="00A37B55">
        <w:rPr>
          <w:rFonts w:ascii="Times New Roman" w:hAnsi="Times New Roman"/>
          <w:b/>
          <w:sz w:val="28"/>
          <w:szCs w:val="28"/>
        </w:rPr>
        <w:t>а</w:t>
      </w:r>
      <w:r w:rsidRPr="00A37B55">
        <w:rPr>
          <w:rFonts w:ascii="Times New Roman" w:hAnsi="Times New Roman"/>
          <w:b/>
          <w:sz w:val="28"/>
          <w:szCs w:val="28"/>
        </w:rPr>
        <w:t>долго до того. Разве что эмоциональный накал концовки – на хорошем уровне.</w:t>
      </w:r>
    </w:p>
    <w:p w:rsidR="00201BB5" w:rsidRPr="00A37B55" w:rsidRDefault="00201BB5" w:rsidP="00A37B55">
      <w:pPr>
        <w:spacing w:after="0" w:line="240" w:lineRule="auto"/>
        <w:ind w:firstLine="540"/>
        <w:rPr>
          <w:rFonts w:ascii="Times New Roman" w:hAnsi="Times New Roman"/>
          <w:b/>
          <w:sz w:val="28"/>
          <w:szCs w:val="28"/>
        </w:rPr>
      </w:pPr>
      <w:r w:rsidRPr="00A37B55">
        <w:rPr>
          <w:rFonts w:ascii="Times New Roman" w:hAnsi="Times New Roman"/>
          <w:b/>
          <w:sz w:val="28"/>
          <w:szCs w:val="28"/>
        </w:rPr>
        <w:t>И ещё, как ни странно это говорить на конкурсе хоррора, перед н</w:t>
      </w:r>
      <w:r w:rsidRPr="00A37B55">
        <w:rPr>
          <w:rFonts w:ascii="Times New Roman" w:hAnsi="Times New Roman"/>
          <w:b/>
          <w:sz w:val="28"/>
          <w:szCs w:val="28"/>
        </w:rPr>
        <w:t>а</w:t>
      </w:r>
      <w:r w:rsidRPr="00A37B55">
        <w:rPr>
          <w:rFonts w:ascii="Times New Roman" w:hAnsi="Times New Roman"/>
          <w:b/>
          <w:sz w:val="28"/>
          <w:szCs w:val="28"/>
        </w:rPr>
        <w:t>ми – чистый ужастик. Нет второго слоя, сверхзадачи, – того, что живёт потом в голове читателя (моей голове) собственной жизнью и что в итоге делает рассказ литературой. Но это, собственно, не претензия, а так, размышление. Потому что данный рассказ хочется оценивать по самому высокому счёту... и не получается.</w:t>
      </w:r>
    </w:p>
    <w:p w:rsidR="00201BB5" w:rsidRDefault="00201BB5" w:rsidP="00A37B55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201BB5" w:rsidRDefault="00201BB5" w:rsidP="00A37B55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201BB5" w:rsidRPr="00A37B55" w:rsidRDefault="00201BB5" w:rsidP="00A37B55">
      <w:pPr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A37B55">
        <w:rPr>
          <w:rFonts w:ascii="Times New Roman" w:hAnsi="Times New Roman"/>
          <w:sz w:val="28"/>
          <w:szCs w:val="28"/>
          <w:lang w:eastAsia="ru-RU"/>
        </w:rPr>
        <w:t xml:space="preserve">1. Общее впечатление — </w:t>
      </w:r>
      <w:r>
        <w:rPr>
          <w:rFonts w:ascii="Times New Roman" w:hAnsi="Times New Roman"/>
          <w:sz w:val="28"/>
          <w:szCs w:val="28"/>
          <w:lang w:eastAsia="ru-RU"/>
        </w:rPr>
        <w:t>7</w:t>
      </w:r>
    </w:p>
    <w:p w:rsidR="00201BB5" w:rsidRPr="00A37B55" w:rsidRDefault="00201BB5" w:rsidP="00A37B55">
      <w:pPr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A37B55">
        <w:rPr>
          <w:rFonts w:ascii="Times New Roman" w:hAnsi="Times New Roman"/>
          <w:sz w:val="28"/>
          <w:szCs w:val="28"/>
          <w:lang w:eastAsia="ru-RU"/>
        </w:rPr>
        <w:t xml:space="preserve">2. Читабельность— </w:t>
      </w:r>
      <w:r>
        <w:rPr>
          <w:rFonts w:ascii="Times New Roman" w:hAnsi="Times New Roman"/>
          <w:sz w:val="28"/>
          <w:szCs w:val="28"/>
          <w:lang w:eastAsia="ru-RU"/>
        </w:rPr>
        <w:t>6</w:t>
      </w:r>
    </w:p>
    <w:p w:rsidR="00201BB5" w:rsidRPr="00A37B55" w:rsidRDefault="00201BB5" w:rsidP="00A37B55">
      <w:pPr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A37B55">
        <w:rPr>
          <w:rFonts w:ascii="Times New Roman" w:hAnsi="Times New Roman"/>
          <w:sz w:val="28"/>
          <w:szCs w:val="28"/>
          <w:lang w:eastAsia="ru-RU"/>
        </w:rPr>
        <w:t xml:space="preserve">3. Увлекательность — </w:t>
      </w:r>
      <w:r>
        <w:rPr>
          <w:rFonts w:ascii="Times New Roman" w:hAnsi="Times New Roman"/>
          <w:sz w:val="28"/>
          <w:szCs w:val="28"/>
          <w:lang w:eastAsia="ru-RU"/>
        </w:rPr>
        <w:t>7</w:t>
      </w:r>
    </w:p>
    <w:p w:rsidR="00201BB5" w:rsidRPr="00A37B55" w:rsidRDefault="00201BB5" w:rsidP="00A37B55">
      <w:pPr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A37B55">
        <w:rPr>
          <w:rFonts w:ascii="Times New Roman" w:hAnsi="Times New Roman"/>
          <w:sz w:val="28"/>
          <w:szCs w:val="28"/>
          <w:lang w:eastAsia="ru-RU"/>
        </w:rPr>
        <w:t xml:space="preserve">4. Стиль — </w:t>
      </w:r>
      <w:r>
        <w:rPr>
          <w:rFonts w:ascii="Times New Roman" w:hAnsi="Times New Roman"/>
          <w:sz w:val="28"/>
          <w:szCs w:val="28"/>
          <w:lang w:eastAsia="ru-RU"/>
        </w:rPr>
        <w:t>5</w:t>
      </w:r>
    </w:p>
    <w:p w:rsidR="00201BB5" w:rsidRPr="00A37B55" w:rsidRDefault="00201BB5" w:rsidP="00A37B55">
      <w:pPr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A37B55">
        <w:rPr>
          <w:rFonts w:ascii="Times New Roman" w:hAnsi="Times New Roman"/>
          <w:sz w:val="28"/>
          <w:szCs w:val="28"/>
          <w:lang w:eastAsia="ru-RU"/>
        </w:rPr>
        <w:t xml:space="preserve">5. Внутренняя логика произведения — </w:t>
      </w:r>
      <w:r>
        <w:rPr>
          <w:rFonts w:ascii="Times New Roman" w:hAnsi="Times New Roman"/>
          <w:sz w:val="28"/>
          <w:szCs w:val="28"/>
          <w:lang w:eastAsia="ru-RU"/>
        </w:rPr>
        <w:t>7</w:t>
      </w:r>
    </w:p>
    <w:p w:rsidR="00201BB5" w:rsidRPr="00A37B55" w:rsidRDefault="00201BB5" w:rsidP="00A37B55">
      <w:pPr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A37B55">
        <w:rPr>
          <w:rFonts w:ascii="Times New Roman" w:hAnsi="Times New Roman"/>
          <w:sz w:val="28"/>
          <w:szCs w:val="28"/>
          <w:lang w:eastAsia="ru-RU"/>
        </w:rPr>
        <w:t xml:space="preserve">6. Хоррор-составляющая — </w:t>
      </w:r>
      <w:r>
        <w:rPr>
          <w:rFonts w:ascii="Times New Roman" w:hAnsi="Times New Roman"/>
          <w:sz w:val="28"/>
          <w:szCs w:val="28"/>
          <w:lang w:eastAsia="ru-RU"/>
        </w:rPr>
        <w:t>6</w:t>
      </w:r>
    </w:p>
    <w:p w:rsidR="00201BB5" w:rsidRDefault="00201BB5" w:rsidP="00A37B55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sectPr w:rsidR="00201BB5" w:rsidSect="00B64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2F2A"/>
    <w:rsid w:val="00043FB7"/>
    <w:rsid w:val="000C5F39"/>
    <w:rsid w:val="001A6B2A"/>
    <w:rsid w:val="001F5BC7"/>
    <w:rsid w:val="00201BB5"/>
    <w:rsid w:val="00221299"/>
    <w:rsid w:val="0023002E"/>
    <w:rsid w:val="002330B8"/>
    <w:rsid w:val="002D52A4"/>
    <w:rsid w:val="002F43D1"/>
    <w:rsid w:val="00324A3D"/>
    <w:rsid w:val="00337656"/>
    <w:rsid w:val="00386F95"/>
    <w:rsid w:val="003B7685"/>
    <w:rsid w:val="003D6818"/>
    <w:rsid w:val="003F2F37"/>
    <w:rsid w:val="00432B26"/>
    <w:rsid w:val="00440EB7"/>
    <w:rsid w:val="00532F2A"/>
    <w:rsid w:val="00557389"/>
    <w:rsid w:val="005D1DB0"/>
    <w:rsid w:val="00625027"/>
    <w:rsid w:val="0069491E"/>
    <w:rsid w:val="00770ECE"/>
    <w:rsid w:val="00792A51"/>
    <w:rsid w:val="007B586B"/>
    <w:rsid w:val="008212F5"/>
    <w:rsid w:val="0082751B"/>
    <w:rsid w:val="0084788F"/>
    <w:rsid w:val="0087014F"/>
    <w:rsid w:val="008A2587"/>
    <w:rsid w:val="00951F9A"/>
    <w:rsid w:val="00962947"/>
    <w:rsid w:val="00987402"/>
    <w:rsid w:val="009B2212"/>
    <w:rsid w:val="00A37B55"/>
    <w:rsid w:val="00B42506"/>
    <w:rsid w:val="00B644E3"/>
    <w:rsid w:val="00B72C35"/>
    <w:rsid w:val="00C3633C"/>
    <w:rsid w:val="00C3636C"/>
    <w:rsid w:val="00C91FEF"/>
    <w:rsid w:val="00CA31FF"/>
    <w:rsid w:val="00CF677B"/>
    <w:rsid w:val="00D033A2"/>
    <w:rsid w:val="00D17C2F"/>
    <w:rsid w:val="00D567A0"/>
    <w:rsid w:val="00DA3C68"/>
    <w:rsid w:val="00E33F7A"/>
    <w:rsid w:val="00E600C8"/>
    <w:rsid w:val="00E843D4"/>
    <w:rsid w:val="00E95769"/>
    <w:rsid w:val="00FF3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F2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348</TotalTime>
  <Pages>17</Pages>
  <Words>5804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Пожиратели</dc:title>
  <dc:subject>хоррор</dc:subject>
  <dc:creator>Андрей Прусаков</dc:creator>
  <cp:keywords/>
  <dc:description/>
  <cp:lastModifiedBy>Александр Щеголев</cp:lastModifiedBy>
  <cp:revision>23</cp:revision>
  <dcterms:created xsi:type="dcterms:W3CDTF">2012-02-06T15:47:00Z</dcterms:created>
  <dcterms:modified xsi:type="dcterms:W3CDTF">2012-03-21T17:30:00Z</dcterms:modified>
</cp:coreProperties>
</file>